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7361" w:rsidRPr="00CB0C59" w:rsidRDefault="004149D5" w:rsidP="004149D5">
      <w:pPr>
        <w:pStyle w:val="1"/>
        <w:ind w:left="5387"/>
        <w:jc w:val="left"/>
        <w:rPr>
          <w:bCs/>
          <w:iCs w:val="0"/>
          <w:sz w:val="24"/>
        </w:rPr>
      </w:pPr>
      <w:r>
        <w:rPr>
          <w:b w:val="0"/>
          <w:bCs/>
          <w:iCs w:val="0"/>
        </w:rPr>
        <w:t xml:space="preserve">        </w:t>
      </w:r>
    </w:p>
    <w:p w:rsidR="004B6102" w:rsidRDefault="004B6102" w:rsidP="00DC7A9F">
      <w:pPr>
        <w:jc w:val="center"/>
        <w:rPr>
          <w:b/>
          <w:sz w:val="28"/>
        </w:rPr>
      </w:pPr>
    </w:p>
    <w:p w:rsidR="00AC7361" w:rsidRPr="00F953E9" w:rsidRDefault="009A7184" w:rsidP="00DC7A9F">
      <w:pPr>
        <w:jc w:val="center"/>
        <w:rPr>
          <w:b/>
          <w:sz w:val="28"/>
        </w:rPr>
      </w:pPr>
      <w:r>
        <w:rPr>
          <w:bCs/>
          <w:iCs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02" type="#_x0000_t202" style="position:absolute;left:0;text-align:left;margin-left:221.15pt;margin-top:-56pt;width:53.05pt;height:54.6pt;z-index:251657216;mso-wrap-style:none" filled="f" stroked="f">
            <v:textbox style="mso-next-textbox:#_x0000_s1102;mso-fit-shape-to-text:t">
              <w:txbxContent>
                <w:p w:rsidR="005C22C4" w:rsidRDefault="009A7184" w:rsidP="00AC7361">
                  <w: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6" type="#_x0000_t75" style="width:38.4pt;height:48pt" fillcolor="window">
                        <v:imagedata r:id="rId7" o:title="gerb"/>
                      </v:shape>
                    </w:pict>
                  </w:r>
                </w:p>
              </w:txbxContent>
            </v:textbox>
          </v:shape>
        </w:pict>
      </w:r>
      <w:r w:rsidR="00AC7361" w:rsidRPr="00F953E9">
        <w:rPr>
          <w:b/>
          <w:sz w:val="28"/>
        </w:rPr>
        <w:t>СВЕРДЛОВСКАЯ ОБЛАСТЬ</w:t>
      </w:r>
    </w:p>
    <w:p w:rsidR="00AC7361" w:rsidRPr="00F953E9" w:rsidRDefault="00AC7361" w:rsidP="00AC7361">
      <w:pPr>
        <w:spacing w:line="233" w:lineRule="auto"/>
        <w:jc w:val="center"/>
        <w:rPr>
          <w:b/>
          <w:sz w:val="28"/>
        </w:rPr>
      </w:pPr>
      <w:r w:rsidRPr="00F953E9">
        <w:rPr>
          <w:b/>
          <w:sz w:val="28"/>
        </w:rPr>
        <w:t>АДМИНИСТРАЦИЯ ГОРОДА КАМЕНСКА-УРАЛЬСКОГО</w:t>
      </w:r>
    </w:p>
    <w:p w:rsidR="00AC7361" w:rsidRPr="00F953E9" w:rsidRDefault="00AC7361" w:rsidP="00AC7361">
      <w:pPr>
        <w:spacing w:before="40" w:line="233" w:lineRule="auto"/>
        <w:jc w:val="center"/>
        <w:rPr>
          <w:b/>
          <w:spacing w:val="50"/>
          <w:sz w:val="32"/>
        </w:rPr>
      </w:pPr>
      <w:r w:rsidRPr="00F953E9">
        <w:rPr>
          <w:b/>
          <w:spacing w:val="50"/>
          <w:sz w:val="32"/>
        </w:rPr>
        <w:t>ПОСТАНОВЛЕНИЕ</w:t>
      </w:r>
    </w:p>
    <w:p w:rsidR="00AC7361" w:rsidRPr="009A7184" w:rsidRDefault="009A7184" w:rsidP="00327BDF">
      <w:pPr>
        <w:spacing w:before="400"/>
        <w:rPr>
          <w:sz w:val="28"/>
          <w:szCs w:val="28"/>
        </w:rPr>
      </w:pPr>
      <w:r w:rsidRPr="009A7184">
        <w:rPr>
          <w:noProof/>
          <w:sz w:val="28"/>
          <w:szCs w:val="28"/>
        </w:rPr>
        <w:pict>
          <v:line id="_x0000_s1103" style="position:absolute;z-index:251658240" from="0,6.4pt" to="491.8pt,6.4pt" o:allowincell="f" strokeweight="4.5pt">
            <v:stroke linestyle="thinThick"/>
          </v:line>
        </w:pict>
      </w:r>
      <w:r w:rsidR="00AC7361" w:rsidRPr="009A7184">
        <w:rPr>
          <w:sz w:val="28"/>
          <w:szCs w:val="28"/>
        </w:rPr>
        <w:t xml:space="preserve">от </w:t>
      </w:r>
      <w:r w:rsidR="00605701" w:rsidRPr="009A7184">
        <w:rPr>
          <w:sz w:val="28"/>
          <w:szCs w:val="28"/>
        </w:rPr>
        <w:t xml:space="preserve"> </w:t>
      </w:r>
      <w:r w:rsidR="002A1218" w:rsidRPr="009A7184">
        <w:rPr>
          <w:sz w:val="28"/>
          <w:szCs w:val="28"/>
        </w:rPr>
        <w:t>28.12.2015</w:t>
      </w:r>
      <w:r w:rsidR="00E73108" w:rsidRPr="00327BDF">
        <w:rPr>
          <w:sz w:val="24"/>
        </w:rPr>
        <w:t xml:space="preserve"> № </w:t>
      </w:r>
      <w:r w:rsidR="00B2167C">
        <w:rPr>
          <w:sz w:val="24"/>
        </w:rPr>
        <w:t xml:space="preserve"> </w:t>
      </w:r>
      <w:r w:rsidR="002A1218" w:rsidRPr="009A7184">
        <w:rPr>
          <w:sz w:val="28"/>
          <w:szCs w:val="28"/>
        </w:rPr>
        <w:t>1877</w:t>
      </w:r>
    </w:p>
    <w:p w:rsidR="001F1590" w:rsidRDefault="001F1590" w:rsidP="00AC7361">
      <w:pPr>
        <w:rPr>
          <w:sz w:val="28"/>
          <w:szCs w:val="28"/>
        </w:rPr>
      </w:pPr>
    </w:p>
    <w:p w:rsidR="006D57FB" w:rsidRPr="001F1590" w:rsidRDefault="006D57FB" w:rsidP="00AC7361">
      <w:pPr>
        <w:rPr>
          <w:sz w:val="28"/>
          <w:szCs w:val="28"/>
        </w:rPr>
      </w:pPr>
    </w:p>
    <w:p w:rsidR="00AC7361" w:rsidRDefault="00327BDF" w:rsidP="00205FFD">
      <w:pPr>
        <w:jc w:val="center"/>
        <w:rPr>
          <w:b/>
          <w:i/>
          <w:sz w:val="28"/>
          <w:szCs w:val="28"/>
        </w:rPr>
      </w:pPr>
      <w:r w:rsidRPr="009A132A">
        <w:rPr>
          <w:b/>
          <w:i/>
          <w:sz w:val="28"/>
          <w:szCs w:val="28"/>
        </w:rPr>
        <w:t>О</w:t>
      </w:r>
      <w:r w:rsidR="009A132A" w:rsidRPr="009A132A">
        <w:rPr>
          <w:b/>
          <w:i/>
          <w:sz w:val="28"/>
          <w:szCs w:val="28"/>
        </w:rPr>
        <w:t xml:space="preserve">б утверждении </w:t>
      </w:r>
      <w:r w:rsidR="00205FFD">
        <w:rPr>
          <w:b/>
          <w:i/>
          <w:sz w:val="28"/>
          <w:szCs w:val="28"/>
        </w:rPr>
        <w:t>Р</w:t>
      </w:r>
      <w:r w:rsidR="009A132A" w:rsidRPr="009A132A">
        <w:rPr>
          <w:b/>
          <w:i/>
          <w:sz w:val="28"/>
          <w:szCs w:val="28"/>
        </w:rPr>
        <w:t xml:space="preserve">еестра </w:t>
      </w:r>
      <w:r w:rsidR="00E70CFD">
        <w:rPr>
          <w:b/>
          <w:i/>
          <w:sz w:val="28"/>
          <w:szCs w:val="28"/>
        </w:rPr>
        <w:t xml:space="preserve">муниципальных </w:t>
      </w:r>
      <w:r w:rsidR="00205FFD">
        <w:rPr>
          <w:b/>
          <w:i/>
          <w:sz w:val="28"/>
          <w:szCs w:val="28"/>
        </w:rPr>
        <w:t xml:space="preserve">маршрутов регулярных перевозок </w:t>
      </w:r>
      <w:r w:rsidR="009A7184">
        <w:rPr>
          <w:b/>
          <w:i/>
          <w:sz w:val="28"/>
          <w:szCs w:val="28"/>
        </w:rPr>
        <w:t xml:space="preserve">                            </w:t>
      </w:r>
      <w:bookmarkStart w:id="0" w:name="_GoBack"/>
      <w:bookmarkEnd w:id="0"/>
      <w:r w:rsidR="00E70CFD">
        <w:rPr>
          <w:b/>
          <w:i/>
          <w:sz w:val="28"/>
          <w:szCs w:val="28"/>
        </w:rPr>
        <w:t xml:space="preserve">в </w:t>
      </w:r>
      <w:r w:rsidR="00205FFD">
        <w:rPr>
          <w:b/>
          <w:i/>
          <w:sz w:val="28"/>
          <w:szCs w:val="28"/>
        </w:rPr>
        <w:t>муниципальн</w:t>
      </w:r>
      <w:r w:rsidR="00E70CFD">
        <w:rPr>
          <w:b/>
          <w:i/>
          <w:sz w:val="28"/>
          <w:szCs w:val="28"/>
        </w:rPr>
        <w:t>ом</w:t>
      </w:r>
      <w:r w:rsidR="00205FFD">
        <w:rPr>
          <w:b/>
          <w:i/>
          <w:sz w:val="28"/>
          <w:szCs w:val="28"/>
        </w:rPr>
        <w:t xml:space="preserve"> образовани</w:t>
      </w:r>
      <w:r w:rsidR="00E70CFD">
        <w:rPr>
          <w:b/>
          <w:i/>
          <w:sz w:val="28"/>
          <w:szCs w:val="28"/>
        </w:rPr>
        <w:t>и</w:t>
      </w:r>
      <w:r w:rsidR="00205FFD">
        <w:rPr>
          <w:b/>
          <w:i/>
          <w:sz w:val="28"/>
          <w:szCs w:val="28"/>
        </w:rPr>
        <w:t xml:space="preserve"> город Каменск-Уральский</w:t>
      </w:r>
      <w:r w:rsidR="00205FFD" w:rsidRPr="008568DA">
        <w:rPr>
          <w:b/>
          <w:i/>
          <w:sz w:val="28"/>
          <w:szCs w:val="28"/>
        </w:rPr>
        <w:t xml:space="preserve"> </w:t>
      </w:r>
    </w:p>
    <w:p w:rsidR="00205FFD" w:rsidRDefault="00205FFD" w:rsidP="00205FFD">
      <w:pPr>
        <w:jc w:val="center"/>
        <w:rPr>
          <w:b/>
          <w:i/>
          <w:sz w:val="28"/>
          <w:szCs w:val="28"/>
        </w:rPr>
      </w:pPr>
    </w:p>
    <w:p w:rsidR="00205FFD" w:rsidRPr="009A132A" w:rsidRDefault="00205FFD" w:rsidP="00205FFD">
      <w:pPr>
        <w:jc w:val="center"/>
        <w:rPr>
          <w:sz w:val="28"/>
          <w:szCs w:val="28"/>
        </w:rPr>
      </w:pPr>
    </w:p>
    <w:p w:rsidR="0044608A" w:rsidRPr="009A132A" w:rsidRDefault="00327BDF" w:rsidP="00314847">
      <w:pPr>
        <w:pStyle w:val="a5"/>
        <w:ind w:firstLine="720"/>
        <w:rPr>
          <w:sz w:val="28"/>
          <w:szCs w:val="28"/>
        </w:rPr>
      </w:pPr>
      <w:r w:rsidRPr="009A132A">
        <w:rPr>
          <w:sz w:val="28"/>
          <w:szCs w:val="28"/>
        </w:rPr>
        <w:t>В</w:t>
      </w:r>
      <w:r w:rsidR="00205FFD">
        <w:rPr>
          <w:sz w:val="28"/>
          <w:szCs w:val="28"/>
        </w:rPr>
        <w:t xml:space="preserve"> соответствии со стать</w:t>
      </w:r>
      <w:r w:rsidR="00E70CFD">
        <w:rPr>
          <w:sz w:val="28"/>
          <w:szCs w:val="28"/>
        </w:rPr>
        <w:t>ями</w:t>
      </w:r>
      <w:r w:rsidR="00205FFD">
        <w:rPr>
          <w:sz w:val="28"/>
          <w:szCs w:val="28"/>
        </w:rPr>
        <w:t xml:space="preserve"> 25</w:t>
      </w:r>
      <w:r w:rsidR="00D21D16">
        <w:rPr>
          <w:sz w:val="28"/>
          <w:szCs w:val="28"/>
        </w:rPr>
        <w:t xml:space="preserve">, </w:t>
      </w:r>
      <w:r w:rsidR="00E70CFD">
        <w:rPr>
          <w:sz w:val="28"/>
          <w:szCs w:val="28"/>
        </w:rPr>
        <w:t xml:space="preserve">26, </w:t>
      </w:r>
      <w:r w:rsidR="00D21D16">
        <w:rPr>
          <w:sz w:val="28"/>
          <w:szCs w:val="28"/>
        </w:rPr>
        <w:t>пунктом 2 статьи 39</w:t>
      </w:r>
      <w:r w:rsidR="00205FFD">
        <w:rPr>
          <w:sz w:val="28"/>
          <w:szCs w:val="28"/>
        </w:rPr>
        <w:t xml:space="preserve"> </w:t>
      </w:r>
      <w:r w:rsidR="00D21D16" w:rsidRPr="00F000C6">
        <w:rPr>
          <w:sz w:val="28"/>
          <w:szCs w:val="28"/>
        </w:rPr>
        <w:t>Федеральн</w:t>
      </w:r>
      <w:r w:rsidR="00D21D16" w:rsidRPr="00D21D16">
        <w:rPr>
          <w:sz w:val="28"/>
          <w:szCs w:val="28"/>
        </w:rPr>
        <w:t>ого</w:t>
      </w:r>
      <w:r w:rsidR="00D21D16" w:rsidRPr="00F000C6">
        <w:rPr>
          <w:sz w:val="28"/>
          <w:szCs w:val="28"/>
        </w:rPr>
        <w:t xml:space="preserve"> закон</w:t>
      </w:r>
      <w:r w:rsidR="00D21D16" w:rsidRPr="00D21D16">
        <w:rPr>
          <w:sz w:val="28"/>
          <w:szCs w:val="28"/>
        </w:rPr>
        <w:t>а</w:t>
      </w:r>
      <w:r w:rsidR="00D21D16" w:rsidRPr="00F000C6">
        <w:rPr>
          <w:sz w:val="28"/>
          <w:szCs w:val="28"/>
        </w:rPr>
        <w:t xml:space="preserve"> от 13</w:t>
      </w:r>
      <w:r w:rsidR="00E70CFD">
        <w:rPr>
          <w:sz w:val="28"/>
          <w:szCs w:val="28"/>
        </w:rPr>
        <w:t xml:space="preserve"> июля </w:t>
      </w:r>
      <w:r w:rsidR="00D21D16" w:rsidRPr="00F000C6">
        <w:rPr>
          <w:sz w:val="28"/>
          <w:szCs w:val="28"/>
        </w:rPr>
        <w:t xml:space="preserve">2015 </w:t>
      </w:r>
      <w:r w:rsidR="00E70CFD">
        <w:rPr>
          <w:sz w:val="28"/>
          <w:szCs w:val="28"/>
        </w:rPr>
        <w:t xml:space="preserve">года </w:t>
      </w:r>
      <w:r w:rsidR="00D21D16" w:rsidRPr="00D21D16">
        <w:rPr>
          <w:sz w:val="28"/>
          <w:szCs w:val="28"/>
        </w:rPr>
        <w:t>№</w:t>
      </w:r>
      <w:r w:rsidR="00D21D16" w:rsidRPr="00F000C6">
        <w:rPr>
          <w:sz w:val="28"/>
          <w:szCs w:val="28"/>
        </w:rPr>
        <w:t>220-ФЗ</w:t>
      </w:r>
      <w:r w:rsidR="00D21D16" w:rsidRPr="00D21D16">
        <w:rPr>
          <w:sz w:val="28"/>
          <w:szCs w:val="28"/>
        </w:rPr>
        <w:t xml:space="preserve"> «</w:t>
      </w:r>
      <w:r w:rsidR="00D21D16" w:rsidRPr="008568DA">
        <w:rPr>
          <w:sz w:val="28"/>
          <w:szCs w:val="28"/>
        </w:rPr>
        <w:t>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</w:t>
      </w:r>
      <w:r w:rsidR="00D21D16" w:rsidRPr="00D21D16">
        <w:rPr>
          <w:sz w:val="28"/>
          <w:szCs w:val="28"/>
        </w:rPr>
        <w:t>»</w:t>
      </w:r>
      <w:r w:rsidR="00D21D16">
        <w:rPr>
          <w:sz w:val="28"/>
          <w:szCs w:val="28"/>
        </w:rPr>
        <w:t xml:space="preserve">, </w:t>
      </w:r>
      <w:r w:rsidR="00D21D16" w:rsidRPr="003342F2">
        <w:rPr>
          <w:sz w:val="28"/>
          <w:szCs w:val="28"/>
        </w:rPr>
        <w:t>а т</w:t>
      </w:r>
      <w:r w:rsidR="00D21D16">
        <w:rPr>
          <w:sz w:val="28"/>
          <w:szCs w:val="28"/>
        </w:rPr>
        <w:t>а</w:t>
      </w:r>
      <w:r w:rsidR="00D21D16" w:rsidRPr="003342F2">
        <w:rPr>
          <w:sz w:val="28"/>
          <w:szCs w:val="28"/>
        </w:rPr>
        <w:t>кже</w:t>
      </w:r>
      <w:r w:rsidR="00D21D16">
        <w:t xml:space="preserve"> </w:t>
      </w:r>
      <w:r w:rsidR="00D21D16" w:rsidRPr="00F000C6">
        <w:rPr>
          <w:sz w:val="28"/>
          <w:szCs w:val="28"/>
        </w:rPr>
        <w:t xml:space="preserve"> </w:t>
      </w:r>
      <w:r w:rsidR="00E70CFD">
        <w:rPr>
          <w:sz w:val="28"/>
          <w:szCs w:val="28"/>
        </w:rPr>
        <w:t xml:space="preserve">на основании </w:t>
      </w:r>
      <w:r w:rsidR="00D21D16">
        <w:rPr>
          <w:sz w:val="28"/>
          <w:szCs w:val="28"/>
        </w:rPr>
        <w:t>протокола заседания рабочей группы</w:t>
      </w:r>
      <w:r w:rsidR="00D21D16" w:rsidRPr="00F000C6">
        <w:rPr>
          <w:sz w:val="28"/>
          <w:szCs w:val="28"/>
        </w:rPr>
        <w:t xml:space="preserve"> </w:t>
      </w:r>
      <w:r w:rsidR="00D21D16" w:rsidRPr="008568DA">
        <w:rPr>
          <w:sz w:val="28"/>
          <w:szCs w:val="28"/>
        </w:rPr>
        <w:t>по проверке сведений о маршрутах регулярных перевозок, осуществляемых юридическими лицами и индивидуальными предпринимателями на территории муниципального образования город Каменск-Уральский в соответствии муниципальными нормативными правовыми актами</w:t>
      </w:r>
      <w:r w:rsidR="00D21D16">
        <w:rPr>
          <w:sz w:val="28"/>
          <w:szCs w:val="28"/>
        </w:rPr>
        <w:t xml:space="preserve">, от 11.12.2015 </w:t>
      </w:r>
      <w:r w:rsidR="00D21D16" w:rsidRPr="008568DA">
        <w:rPr>
          <w:sz w:val="28"/>
          <w:szCs w:val="28"/>
        </w:rPr>
        <w:t xml:space="preserve"> </w:t>
      </w:r>
      <w:r w:rsidRPr="009A132A">
        <w:rPr>
          <w:sz w:val="28"/>
          <w:szCs w:val="28"/>
        </w:rPr>
        <w:t>Администрация города Каменска-Уральского</w:t>
      </w:r>
      <w:r w:rsidR="0044608A" w:rsidRPr="009A132A">
        <w:rPr>
          <w:sz w:val="28"/>
          <w:szCs w:val="28"/>
        </w:rPr>
        <w:t xml:space="preserve"> </w:t>
      </w:r>
    </w:p>
    <w:p w:rsidR="0044608A" w:rsidRPr="009A132A" w:rsidRDefault="0044608A" w:rsidP="00D21D16">
      <w:pPr>
        <w:spacing w:before="120" w:after="120"/>
        <w:jc w:val="both"/>
        <w:rPr>
          <w:b/>
          <w:sz w:val="28"/>
          <w:szCs w:val="28"/>
        </w:rPr>
      </w:pPr>
      <w:r w:rsidRPr="009A132A">
        <w:rPr>
          <w:b/>
          <w:sz w:val="28"/>
          <w:szCs w:val="28"/>
        </w:rPr>
        <w:t>ПОСТАНОВЛЯЕТ:</w:t>
      </w:r>
    </w:p>
    <w:p w:rsidR="00E70CFD" w:rsidRDefault="00A324F3" w:rsidP="00E70CFD">
      <w:pPr>
        <w:pStyle w:val="a5"/>
        <w:numPr>
          <w:ilvl w:val="0"/>
          <w:numId w:val="34"/>
        </w:numPr>
        <w:tabs>
          <w:tab w:val="left" w:pos="1134"/>
        </w:tabs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Утвердить </w:t>
      </w:r>
      <w:r w:rsidR="00191DE4">
        <w:rPr>
          <w:sz w:val="28"/>
          <w:szCs w:val="28"/>
        </w:rPr>
        <w:t>Реестр</w:t>
      </w:r>
      <w:r w:rsidR="00E70CFD">
        <w:rPr>
          <w:sz w:val="28"/>
          <w:szCs w:val="28"/>
        </w:rPr>
        <w:t xml:space="preserve"> муниципальных </w:t>
      </w:r>
      <w:r w:rsidR="00191DE4">
        <w:rPr>
          <w:sz w:val="28"/>
          <w:szCs w:val="28"/>
        </w:rPr>
        <w:t xml:space="preserve">маршрутов  регулярных перевозок </w:t>
      </w:r>
      <w:r w:rsidR="00E70CFD">
        <w:rPr>
          <w:sz w:val="28"/>
          <w:szCs w:val="28"/>
        </w:rPr>
        <w:t xml:space="preserve">в </w:t>
      </w:r>
      <w:r w:rsidR="00191DE4">
        <w:rPr>
          <w:sz w:val="28"/>
          <w:szCs w:val="28"/>
        </w:rPr>
        <w:t>муниципально</w:t>
      </w:r>
      <w:r w:rsidR="00E70CFD">
        <w:rPr>
          <w:sz w:val="28"/>
          <w:szCs w:val="28"/>
        </w:rPr>
        <w:t>м</w:t>
      </w:r>
      <w:r w:rsidR="00191DE4">
        <w:rPr>
          <w:sz w:val="28"/>
          <w:szCs w:val="28"/>
        </w:rPr>
        <w:t xml:space="preserve"> образовани</w:t>
      </w:r>
      <w:r w:rsidR="00E70CFD">
        <w:rPr>
          <w:sz w:val="28"/>
          <w:szCs w:val="28"/>
        </w:rPr>
        <w:t xml:space="preserve">и </w:t>
      </w:r>
      <w:r w:rsidR="00191DE4">
        <w:rPr>
          <w:sz w:val="28"/>
          <w:szCs w:val="28"/>
        </w:rPr>
        <w:t xml:space="preserve">город Каменск-Уральский </w:t>
      </w:r>
      <w:r>
        <w:rPr>
          <w:sz w:val="28"/>
          <w:szCs w:val="28"/>
        </w:rPr>
        <w:t>(прилагается).</w:t>
      </w:r>
    </w:p>
    <w:p w:rsidR="00E70CFD" w:rsidRPr="00E70CFD" w:rsidRDefault="00E70CFD" w:rsidP="00E70CFD">
      <w:pPr>
        <w:pStyle w:val="a5"/>
        <w:numPr>
          <w:ilvl w:val="0"/>
          <w:numId w:val="34"/>
        </w:numPr>
        <w:tabs>
          <w:tab w:val="left" w:pos="1134"/>
        </w:tabs>
        <w:ind w:left="0" w:firstLine="709"/>
        <w:rPr>
          <w:sz w:val="28"/>
          <w:szCs w:val="28"/>
        </w:rPr>
      </w:pPr>
      <w:r>
        <w:rPr>
          <w:sz w:val="28"/>
          <w:szCs w:val="28"/>
        </w:rPr>
        <w:t>Разместить Реестр муниципальных маршрутов  регулярных перевозок в муниципальном образовании город Каменск-Уральский на официальном сайте муниципального образования.</w:t>
      </w:r>
    </w:p>
    <w:p w:rsidR="00A324F3" w:rsidRPr="009A132A" w:rsidRDefault="00E70CFD" w:rsidP="00E70CFD">
      <w:pPr>
        <w:pStyle w:val="a5"/>
        <w:tabs>
          <w:tab w:val="left" w:pos="1134"/>
        </w:tabs>
        <w:rPr>
          <w:sz w:val="28"/>
          <w:szCs w:val="28"/>
        </w:rPr>
      </w:pPr>
      <w:r>
        <w:rPr>
          <w:sz w:val="28"/>
          <w:szCs w:val="28"/>
        </w:rPr>
        <w:t>3</w:t>
      </w:r>
      <w:r w:rsidR="00A324F3">
        <w:rPr>
          <w:sz w:val="28"/>
          <w:szCs w:val="28"/>
        </w:rPr>
        <w:t>. Контроль за исполнением настоящего постановления возложить на первого заместителя главы Администрации города С.А. Гераскина.</w:t>
      </w:r>
    </w:p>
    <w:p w:rsidR="00373BE4" w:rsidRPr="009A132A" w:rsidRDefault="00373BE4" w:rsidP="00373BE4">
      <w:pPr>
        <w:jc w:val="both"/>
        <w:rPr>
          <w:sz w:val="28"/>
          <w:szCs w:val="28"/>
        </w:rPr>
      </w:pPr>
    </w:p>
    <w:p w:rsidR="002A6BEB" w:rsidRPr="009A132A" w:rsidRDefault="002A6BEB" w:rsidP="00373BE4">
      <w:pPr>
        <w:jc w:val="both"/>
        <w:rPr>
          <w:sz w:val="28"/>
          <w:szCs w:val="28"/>
        </w:rPr>
      </w:pPr>
    </w:p>
    <w:p w:rsidR="00373BE4" w:rsidRPr="009A132A" w:rsidRDefault="00373BE4" w:rsidP="00373BE4">
      <w:pPr>
        <w:jc w:val="both"/>
        <w:rPr>
          <w:sz w:val="28"/>
          <w:szCs w:val="28"/>
        </w:rPr>
      </w:pPr>
    </w:p>
    <w:p w:rsidR="00343B02" w:rsidRPr="009A132A" w:rsidRDefault="00DC37CC" w:rsidP="00F172A1">
      <w:pPr>
        <w:rPr>
          <w:sz w:val="28"/>
          <w:szCs w:val="28"/>
        </w:rPr>
      </w:pPr>
      <w:r>
        <w:rPr>
          <w:sz w:val="28"/>
          <w:szCs w:val="28"/>
        </w:rPr>
        <w:t>Г</w:t>
      </w:r>
      <w:r w:rsidR="00091F83" w:rsidRPr="009A132A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091F83" w:rsidRPr="009A132A">
        <w:rPr>
          <w:sz w:val="28"/>
          <w:szCs w:val="28"/>
        </w:rPr>
        <w:t xml:space="preserve"> города                                                                                      </w:t>
      </w:r>
      <w:r>
        <w:rPr>
          <w:sz w:val="28"/>
          <w:szCs w:val="28"/>
        </w:rPr>
        <w:t>М.С. Астахов</w:t>
      </w:r>
    </w:p>
    <w:p w:rsidR="00343B02" w:rsidRPr="00343B02" w:rsidRDefault="00343B02" w:rsidP="00343B02">
      <w:pPr>
        <w:rPr>
          <w:sz w:val="28"/>
          <w:szCs w:val="28"/>
        </w:rPr>
      </w:pPr>
    </w:p>
    <w:p w:rsidR="00343B02" w:rsidRPr="00343B02" w:rsidRDefault="00343B02" w:rsidP="00343B02">
      <w:pPr>
        <w:rPr>
          <w:sz w:val="28"/>
          <w:szCs w:val="28"/>
        </w:rPr>
      </w:pPr>
    </w:p>
    <w:p w:rsidR="002B64F9" w:rsidRDefault="002B64F9" w:rsidP="002B64F9">
      <w:pPr>
        <w:rPr>
          <w:sz w:val="24"/>
        </w:rPr>
      </w:pPr>
    </w:p>
    <w:p w:rsidR="00E53D0E" w:rsidRDefault="00E53D0E" w:rsidP="002B64F9">
      <w:pPr>
        <w:rPr>
          <w:sz w:val="24"/>
        </w:rPr>
      </w:pPr>
    </w:p>
    <w:p w:rsidR="0094121D" w:rsidRPr="006D57FB" w:rsidRDefault="0094121D" w:rsidP="002B64F9">
      <w:pPr>
        <w:rPr>
          <w:sz w:val="24"/>
        </w:rPr>
      </w:pPr>
    </w:p>
    <w:sectPr w:rsidR="0094121D" w:rsidRPr="006D57FB" w:rsidSect="00B2167C">
      <w:headerReference w:type="even" r:id="rId8"/>
      <w:headerReference w:type="default" r:id="rId9"/>
      <w:pgSz w:w="11906" w:h="16838"/>
      <w:pgMar w:top="567" w:right="426" w:bottom="567" w:left="1134" w:header="709" w:footer="709" w:gutter="0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297F" w:rsidRDefault="009F297F">
      <w:r>
        <w:separator/>
      </w:r>
    </w:p>
  </w:endnote>
  <w:endnote w:type="continuationSeparator" w:id="0">
    <w:p w:rsidR="009F297F" w:rsidRDefault="009F29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297F" w:rsidRDefault="009F297F">
      <w:r>
        <w:separator/>
      </w:r>
    </w:p>
  </w:footnote>
  <w:footnote w:type="continuationSeparator" w:id="0">
    <w:p w:rsidR="009F297F" w:rsidRDefault="009F29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22C4" w:rsidRDefault="008F4146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5C22C4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5C22C4" w:rsidRDefault="005C22C4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22C4" w:rsidRDefault="005C22C4">
    <w:pPr>
      <w:pStyle w:val="a7"/>
      <w:framePr w:wrap="around" w:vAnchor="text" w:hAnchor="margin" w:xAlign="center" w:y="1"/>
      <w:rPr>
        <w:rStyle w:val="a9"/>
      </w:rPr>
    </w:pPr>
  </w:p>
  <w:p w:rsidR="005C22C4" w:rsidRDefault="005C22C4">
    <w:pPr>
      <w:pStyle w:val="a7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1572DF"/>
    <w:multiLevelType w:val="hybridMultilevel"/>
    <w:tmpl w:val="A82E89EC"/>
    <w:lvl w:ilvl="0" w:tplc="1ECA81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99703F8"/>
    <w:multiLevelType w:val="hybridMultilevel"/>
    <w:tmpl w:val="E4566F1C"/>
    <w:lvl w:ilvl="0" w:tplc="0419001B">
      <w:start w:val="1"/>
      <w:numFmt w:val="lowerRoman"/>
      <w:lvlText w:val="%1."/>
      <w:lvlJc w:val="righ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2">
    <w:nsid w:val="0D825F69"/>
    <w:multiLevelType w:val="hybridMultilevel"/>
    <w:tmpl w:val="37E0FF68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3">
    <w:nsid w:val="0ECF470A"/>
    <w:multiLevelType w:val="hybridMultilevel"/>
    <w:tmpl w:val="1650425A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4">
    <w:nsid w:val="102D46F6"/>
    <w:multiLevelType w:val="multilevel"/>
    <w:tmpl w:val="E0E68204"/>
    <w:lvl w:ilvl="0">
      <w:start w:val="2"/>
      <w:numFmt w:val="decimal"/>
      <w:lvlText w:val="%1.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5">
    <w:nsid w:val="139C722A"/>
    <w:multiLevelType w:val="hybridMultilevel"/>
    <w:tmpl w:val="077A34BA"/>
    <w:lvl w:ilvl="0" w:tplc="0419001B">
      <w:start w:val="1"/>
      <w:numFmt w:val="lowerRoman"/>
      <w:lvlText w:val="%1."/>
      <w:lvlJc w:val="righ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6">
    <w:nsid w:val="164E6A7F"/>
    <w:multiLevelType w:val="multilevel"/>
    <w:tmpl w:val="C3AE87B2"/>
    <w:lvl w:ilvl="0">
      <w:start w:val="2"/>
      <w:numFmt w:val="decimal"/>
      <w:lvlText w:val="%1."/>
      <w:lvlJc w:val="left"/>
      <w:pPr>
        <w:tabs>
          <w:tab w:val="num" w:pos="1320"/>
        </w:tabs>
        <w:ind w:left="1320" w:hanging="13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040"/>
        </w:tabs>
        <w:ind w:left="2040" w:hanging="13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60"/>
        </w:tabs>
        <w:ind w:left="2760" w:hanging="13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480"/>
        </w:tabs>
        <w:ind w:left="3480" w:hanging="13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00"/>
        </w:tabs>
        <w:ind w:left="4200" w:hanging="13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">
    <w:nsid w:val="16852113"/>
    <w:multiLevelType w:val="hybridMultilevel"/>
    <w:tmpl w:val="20DE3B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E735A8A"/>
    <w:multiLevelType w:val="multilevel"/>
    <w:tmpl w:val="4BAEC710"/>
    <w:lvl w:ilvl="0">
      <w:start w:val="2"/>
      <w:numFmt w:val="decimal"/>
      <w:lvlText w:val="%1."/>
      <w:lvlJc w:val="left"/>
      <w:pPr>
        <w:tabs>
          <w:tab w:val="num" w:pos="2070"/>
        </w:tabs>
        <w:ind w:left="207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295"/>
        </w:tabs>
        <w:ind w:left="2295" w:hanging="360"/>
      </w:pPr>
    </w:lvl>
    <w:lvl w:ilvl="2">
      <w:start w:val="1"/>
      <w:numFmt w:val="lowerRoman"/>
      <w:lvlText w:val="%3."/>
      <w:lvlJc w:val="right"/>
      <w:pPr>
        <w:tabs>
          <w:tab w:val="num" w:pos="3015"/>
        </w:tabs>
        <w:ind w:left="3015" w:hanging="180"/>
      </w:pPr>
    </w:lvl>
    <w:lvl w:ilvl="3">
      <w:start w:val="1"/>
      <w:numFmt w:val="decimal"/>
      <w:lvlText w:val="%4."/>
      <w:lvlJc w:val="left"/>
      <w:pPr>
        <w:tabs>
          <w:tab w:val="num" w:pos="3735"/>
        </w:tabs>
        <w:ind w:left="3735" w:hanging="360"/>
      </w:pPr>
    </w:lvl>
    <w:lvl w:ilvl="4">
      <w:start w:val="1"/>
      <w:numFmt w:val="lowerLetter"/>
      <w:lvlText w:val="%5."/>
      <w:lvlJc w:val="left"/>
      <w:pPr>
        <w:tabs>
          <w:tab w:val="num" w:pos="4455"/>
        </w:tabs>
        <w:ind w:left="4455" w:hanging="360"/>
      </w:pPr>
    </w:lvl>
    <w:lvl w:ilvl="5">
      <w:start w:val="1"/>
      <w:numFmt w:val="lowerRoman"/>
      <w:lvlText w:val="%6."/>
      <w:lvlJc w:val="right"/>
      <w:pPr>
        <w:tabs>
          <w:tab w:val="num" w:pos="5175"/>
        </w:tabs>
        <w:ind w:left="5175" w:hanging="180"/>
      </w:pPr>
    </w:lvl>
    <w:lvl w:ilvl="6">
      <w:start w:val="1"/>
      <w:numFmt w:val="decimal"/>
      <w:lvlText w:val="%7."/>
      <w:lvlJc w:val="left"/>
      <w:pPr>
        <w:tabs>
          <w:tab w:val="num" w:pos="5895"/>
        </w:tabs>
        <w:ind w:left="5895" w:hanging="360"/>
      </w:pPr>
    </w:lvl>
    <w:lvl w:ilvl="7">
      <w:start w:val="1"/>
      <w:numFmt w:val="lowerLetter"/>
      <w:lvlText w:val="%8."/>
      <w:lvlJc w:val="left"/>
      <w:pPr>
        <w:tabs>
          <w:tab w:val="num" w:pos="6615"/>
        </w:tabs>
        <w:ind w:left="6615" w:hanging="360"/>
      </w:pPr>
    </w:lvl>
    <w:lvl w:ilvl="8">
      <w:start w:val="1"/>
      <w:numFmt w:val="lowerRoman"/>
      <w:lvlText w:val="%9."/>
      <w:lvlJc w:val="right"/>
      <w:pPr>
        <w:tabs>
          <w:tab w:val="num" w:pos="7335"/>
        </w:tabs>
        <w:ind w:left="7335" w:hanging="180"/>
      </w:pPr>
    </w:lvl>
  </w:abstractNum>
  <w:abstractNum w:abstractNumId="9">
    <w:nsid w:val="24EC273C"/>
    <w:multiLevelType w:val="hybridMultilevel"/>
    <w:tmpl w:val="0106C48E"/>
    <w:lvl w:ilvl="0" w:tplc="0419001B">
      <w:start w:val="1"/>
      <w:numFmt w:val="lowerRoman"/>
      <w:lvlText w:val="%1."/>
      <w:lvlJc w:val="right"/>
      <w:pPr>
        <w:tabs>
          <w:tab w:val="num" w:pos="1920"/>
        </w:tabs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10">
    <w:nsid w:val="271D4DDC"/>
    <w:multiLevelType w:val="hybridMultilevel"/>
    <w:tmpl w:val="670A4F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27B51CE"/>
    <w:multiLevelType w:val="hybridMultilevel"/>
    <w:tmpl w:val="238AAC3A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3DDB4166"/>
    <w:multiLevelType w:val="hybridMultilevel"/>
    <w:tmpl w:val="15AE09BE"/>
    <w:lvl w:ilvl="0" w:tplc="442CCD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EAA399A"/>
    <w:multiLevelType w:val="hybridMultilevel"/>
    <w:tmpl w:val="454CCB72"/>
    <w:lvl w:ilvl="0" w:tplc="96081498">
      <w:start w:val="2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5"/>
        </w:tabs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</w:lvl>
  </w:abstractNum>
  <w:abstractNum w:abstractNumId="14">
    <w:nsid w:val="41366B4B"/>
    <w:multiLevelType w:val="hybridMultilevel"/>
    <w:tmpl w:val="1BBECFEE"/>
    <w:lvl w:ilvl="0" w:tplc="3BD6D7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1407566"/>
    <w:multiLevelType w:val="hybridMultilevel"/>
    <w:tmpl w:val="4BAEC710"/>
    <w:lvl w:ilvl="0" w:tplc="96081498">
      <w:start w:val="2"/>
      <w:numFmt w:val="decimal"/>
      <w:lvlText w:val="%1.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16">
    <w:nsid w:val="42C247C3"/>
    <w:multiLevelType w:val="hybridMultilevel"/>
    <w:tmpl w:val="963E4AC2"/>
    <w:lvl w:ilvl="0" w:tplc="A6E8A9A4">
      <w:start w:val="3"/>
      <w:numFmt w:val="decimal"/>
      <w:lvlText w:val="%1."/>
      <w:lvlJc w:val="left"/>
      <w:pPr>
        <w:tabs>
          <w:tab w:val="num" w:pos="510"/>
        </w:tabs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30"/>
        </w:tabs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50"/>
        </w:tabs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70"/>
        </w:tabs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90"/>
        </w:tabs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10"/>
        </w:tabs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30"/>
        </w:tabs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50"/>
        </w:tabs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70"/>
        </w:tabs>
        <w:ind w:left="6270" w:hanging="180"/>
      </w:pPr>
    </w:lvl>
  </w:abstractNum>
  <w:abstractNum w:abstractNumId="17">
    <w:nsid w:val="438A35D5"/>
    <w:multiLevelType w:val="multilevel"/>
    <w:tmpl w:val="4BAEC710"/>
    <w:lvl w:ilvl="0">
      <w:start w:val="2"/>
      <w:numFmt w:val="decimal"/>
      <w:lvlText w:val="%1."/>
      <w:lvlJc w:val="left"/>
      <w:pPr>
        <w:tabs>
          <w:tab w:val="num" w:pos="2070"/>
        </w:tabs>
        <w:ind w:left="207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295"/>
        </w:tabs>
        <w:ind w:left="2295" w:hanging="360"/>
      </w:pPr>
    </w:lvl>
    <w:lvl w:ilvl="2">
      <w:start w:val="1"/>
      <w:numFmt w:val="lowerRoman"/>
      <w:lvlText w:val="%3."/>
      <w:lvlJc w:val="right"/>
      <w:pPr>
        <w:tabs>
          <w:tab w:val="num" w:pos="3015"/>
        </w:tabs>
        <w:ind w:left="3015" w:hanging="180"/>
      </w:pPr>
    </w:lvl>
    <w:lvl w:ilvl="3">
      <w:start w:val="1"/>
      <w:numFmt w:val="decimal"/>
      <w:lvlText w:val="%4."/>
      <w:lvlJc w:val="left"/>
      <w:pPr>
        <w:tabs>
          <w:tab w:val="num" w:pos="3735"/>
        </w:tabs>
        <w:ind w:left="3735" w:hanging="360"/>
      </w:pPr>
    </w:lvl>
    <w:lvl w:ilvl="4">
      <w:start w:val="1"/>
      <w:numFmt w:val="lowerLetter"/>
      <w:lvlText w:val="%5."/>
      <w:lvlJc w:val="left"/>
      <w:pPr>
        <w:tabs>
          <w:tab w:val="num" w:pos="4455"/>
        </w:tabs>
        <w:ind w:left="4455" w:hanging="360"/>
      </w:pPr>
    </w:lvl>
    <w:lvl w:ilvl="5">
      <w:start w:val="1"/>
      <w:numFmt w:val="lowerRoman"/>
      <w:lvlText w:val="%6."/>
      <w:lvlJc w:val="right"/>
      <w:pPr>
        <w:tabs>
          <w:tab w:val="num" w:pos="5175"/>
        </w:tabs>
        <w:ind w:left="5175" w:hanging="180"/>
      </w:pPr>
    </w:lvl>
    <w:lvl w:ilvl="6">
      <w:start w:val="1"/>
      <w:numFmt w:val="decimal"/>
      <w:lvlText w:val="%7."/>
      <w:lvlJc w:val="left"/>
      <w:pPr>
        <w:tabs>
          <w:tab w:val="num" w:pos="5895"/>
        </w:tabs>
        <w:ind w:left="5895" w:hanging="360"/>
      </w:pPr>
    </w:lvl>
    <w:lvl w:ilvl="7">
      <w:start w:val="1"/>
      <w:numFmt w:val="lowerLetter"/>
      <w:lvlText w:val="%8."/>
      <w:lvlJc w:val="left"/>
      <w:pPr>
        <w:tabs>
          <w:tab w:val="num" w:pos="6615"/>
        </w:tabs>
        <w:ind w:left="6615" w:hanging="360"/>
      </w:pPr>
    </w:lvl>
    <w:lvl w:ilvl="8">
      <w:start w:val="1"/>
      <w:numFmt w:val="lowerRoman"/>
      <w:lvlText w:val="%9."/>
      <w:lvlJc w:val="right"/>
      <w:pPr>
        <w:tabs>
          <w:tab w:val="num" w:pos="7335"/>
        </w:tabs>
        <w:ind w:left="7335" w:hanging="180"/>
      </w:pPr>
    </w:lvl>
  </w:abstractNum>
  <w:abstractNum w:abstractNumId="18">
    <w:nsid w:val="45A17FB7"/>
    <w:multiLevelType w:val="singleLevel"/>
    <w:tmpl w:val="6818EB00"/>
    <w:lvl w:ilvl="0">
      <w:start w:val="4"/>
      <w:numFmt w:val="decimal"/>
      <w:lvlText w:val="%1."/>
      <w:lvlJc w:val="left"/>
      <w:pPr>
        <w:tabs>
          <w:tab w:val="num" w:pos="1560"/>
        </w:tabs>
        <w:ind w:left="1560" w:hanging="360"/>
      </w:pPr>
    </w:lvl>
  </w:abstractNum>
  <w:abstractNum w:abstractNumId="19">
    <w:nsid w:val="482F6C77"/>
    <w:multiLevelType w:val="hybridMultilevel"/>
    <w:tmpl w:val="3A4862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4685035"/>
    <w:multiLevelType w:val="hybridMultilevel"/>
    <w:tmpl w:val="D6D09C84"/>
    <w:lvl w:ilvl="0" w:tplc="083C2D44">
      <w:start w:val="4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69C610A"/>
    <w:multiLevelType w:val="hybridMultilevel"/>
    <w:tmpl w:val="15B2A2C0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2">
    <w:nsid w:val="5B6E5851"/>
    <w:multiLevelType w:val="hybridMultilevel"/>
    <w:tmpl w:val="29364162"/>
    <w:lvl w:ilvl="0" w:tplc="D19272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5B7B5563"/>
    <w:multiLevelType w:val="hybridMultilevel"/>
    <w:tmpl w:val="A7E46354"/>
    <w:lvl w:ilvl="0" w:tplc="201400D8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4">
    <w:nsid w:val="61C80770"/>
    <w:multiLevelType w:val="hybridMultilevel"/>
    <w:tmpl w:val="128001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D551423"/>
    <w:multiLevelType w:val="hybridMultilevel"/>
    <w:tmpl w:val="509009E6"/>
    <w:lvl w:ilvl="0" w:tplc="0419000F">
      <w:start w:val="1"/>
      <w:numFmt w:val="decimal"/>
      <w:lvlText w:val="%1."/>
      <w:lvlJc w:val="left"/>
      <w:pPr>
        <w:tabs>
          <w:tab w:val="num" w:pos="567"/>
        </w:tabs>
        <w:ind w:left="56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87"/>
        </w:tabs>
        <w:ind w:left="128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07"/>
        </w:tabs>
        <w:ind w:left="200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27"/>
        </w:tabs>
        <w:ind w:left="272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47"/>
        </w:tabs>
        <w:ind w:left="344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67"/>
        </w:tabs>
        <w:ind w:left="416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87"/>
        </w:tabs>
        <w:ind w:left="488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07"/>
        </w:tabs>
        <w:ind w:left="560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27"/>
        </w:tabs>
        <w:ind w:left="6327" w:hanging="180"/>
      </w:pPr>
    </w:lvl>
  </w:abstractNum>
  <w:abstractNum w:abstractNumId="26">
    <w:nsid w:val="6F170D0A"/>
    <w:multiLevelType w:val="hybridMultilevel"/>
    <w:tmpl w:val="C22CB4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77875A04"/>
    <w:multiLevelType w:val="hybridMultilevel"/>
    <w:tmpl w:val="9B00F712"/>
    <w:lvl w:ilvl="0" w:tplc="2B46A8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77AB2B01"/>
    <w:multiLevelType w:val="multilevel"/>
    <w:tmpl w:val="427859EE"/>
    <w:lvl w:ilvl="0">
      <w:start w:val="3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1"/>
        </w:tabs>
        <w:ind w:left="1571" w:hanging="720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29">
    <w:nsid w:val="797853DF"/>
    <w:multiLevelType w:val="hybridMultilevel"/>
    <w:tmpl w:val="15DE27EE"/>
    <w:lvl w:ilvl="0" w:tplc="3AC04FB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>
    <w:nsid w:val="7D7E0F8E"/>
    <w:multiLevelType w:val="hybridMultilevel"/>
    <w:tmpl w:val="84007DF0"/>
    <w:lvl w:ilvl="0" w:tplc="CCF2DFA0">
      <w:start w:val="1"/>
      <w:numFmt w:val="decimal"/>
      <w:lvlText w:val="%1."/>
      <w:lvlJc w:val="left"/>
      <w:pPr>
        <w:ind w:left="171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7F036EB7"/>
    <w:multiLevelType w:val="hybridMultilevel"/>
    <w:tmpl w:val="4A2E472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>
    <w:nsid w:val="7F6F1536"/>
    <w:multiLevelType w:val="hybridMultilevel"/>
    <w:tmpl w:val="C3A876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</w:num>
  <w:num w:numId="4">
    <w:abstractNumId w:val="29"/>
  </w:num>
  <w:num w:numId="5">
    <w:abstractNumId w:val="7"/>
  </w:num>
  <w:num w:numId="6">
    <w:abstractNumId w:val="25"/>
  </w:num>
  <w:num w:numId="7">
    <w:abstractNumId w:val="21"/>
  </w:num>
  <w:num w:numId="8">
    <w:abstractNumId w:val="10"/>
  </w:num>
  <w:num w:numId="9">
    <w:abstractNumId w:val="32"/>
  </w:num>
  <w:num w:numId="10">
    <w:abstractNumId w:val="19"/>
  </w:num>
  <w:num w:numId="11">
    <w:abstractNumId w:val="18"/>
    <w:lvlOverride w:ilvl="0">
      <w:startOverride w:val="4"/>
    </w:lvlOverride>
  </w:num>
  <w:num w:numId="12">
    <w:abstractNumId w:val="16"/>
  </w:num>
  <w:num w:numId="13">
    <w:abstractNumId w:val="20"/>
  </w:num>
  <w:num w:numId="14">
    <w:abstractNumId w:val="24"/>
  </w:num>
  <w:num w:numId="15">
    <w:abstractNumId w:val="23"/>
  </w:num>
  <w:num w:numId="16">
    <w:abstractNumId w:val="15"/>
  </w:num>
  <w:num w:numId="17">
    <w:abstractNumId w:val="17"/>
  </w:num>
  <w:num w:numId="18">
    <w:abstractNumId w:val="8"/>
  </w:num>
  <w:num w:numId="19">
    <w:abstractNumId w:val="9"/>
  </w:num>
  <w:num w:numId="20">
    <w:abstractNumId w:val="4"/>
  </w:num>
  <w:num w:numId="21">
    <w:abstractNumId w:val="1"/>
  </w:num>
  <w:num w:numId="22">
    <w:abstractNumId w:val="5"/>
  </w:num>
  <w:num w:numId="23">
    <w:abstractNumId w:val="2"/>
  </w:num>
  <w:num w:numId="24">
    <w:abstractNumId w:val="31"/>
  </w:num>
  <w:num w:numId="25">
    <w:abstractNumId w:val="3"/>
  </w:num>
  <w:num w:numId="26">
    <w:abstractNumId w:val="26"/>
  </w:num>
  <w:num w:numId="27">
    <w:abstractNumId w:val="11"/>
  </w:num>
  <w:num w:numId="28">
    <w:abstractNumId w:val="28"/>
  </w:num>
  <w:num w:numId="29">
    <w:abstractNumId w:val="27"/>
  </w:num>
  <w:num w:numId="30">
    <w:abstractNumId w:val="0"/>
  </w:num>
  <w:num w:numId="31">
    <w:abstractNumId w:val="22"/>
  </w:num>
  <w:num w:numId="32">
    <w:abstractNumId w:val="14"/>
  </w:num>
  <w:num w:numId="33">
    <w:abstractNumId w:val="30"/>
  </w:num>
  <w:num w:numId="3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743AC"/>
    <w:rsid w:val="00004E2F"/>
    <w:rsid w:val="00005EDE"/>
    <w:rsid w:val="00007256"/>
    <w:rsid w:val="000100AE"/>
    <w:rsid w:val="000139A8"/>
    <w:rsid w:val="000142AC"/>
    <w:rsid w:val="00020FE7"/>
    <w:rsid w:val="00022356"/>
    <w:rsid w:val="00024B44"/>
    <w:rsid w:val="00024E88"/>
    <w:rsid w:val="0002567B"/>
    <w:rsid w:val="0003376E"/>
    <w:rsid w:val="00042BB0"/>
    <w:rsid w:val="0005233F"/>
    <w:rsid w:val="000568F1"/>
    <w:rsid w:val="000644F5"/>
    <w:rsid w:val="00064F6B"/>
    <w:rsid w:val="00072011"/>
    <w:rsid w:val="00075F7C"/>
    <w:rsid w:val="00076937"/>
    <w:rsid w:val="00076D5C"/>
    <w:rsid w:val="000775C4"/>
    <w:rsid w:val="00091F83"/>
    <w:rsid w:val="0009395B"/>
    <w:rsid w:val="00095A25"/>
    <w:rsid w:val="000A0EFB"/>
    <w:rsid w:val="000A2A8C"/>
    <w:rsid w:val="000A74F1"/>
    <w:rsid w:val="000B24E5"/>
    <w:rsid w:val="000B3F34"/>
    <w:rsid w:val="000B4FFA"/>
    <w:rsid w:val="000B602A"/>
    <w:rsid w:val="000B636D"/>
    <w:rsid w:val="000C1E8A"/>
    <w:rsid w:val="000C555C"/>
    <w:rsid w:val="000C5672"/>
    <w:rsid w:val="000C5DBB"/>
    <w:rsid w:val="000C7A74"/>
    <w:rsid w:val="000D03E5"/>
    <w:rsid w:val="000D23A0"/>
    <w:rsid w:val="000F355D"/>
    <w:rsid w:val="000F5015"/>
    <w:rsid w:val="000F6509"/>
    <w:rsid w:val="00112D08"/>
    <w:rsid w:val="0011357A"/>
    <w:rsid w:val="00113AF7"/>
    <w:rsid w:val="0012373B"/>
    <w:rsid w:val="00123B69"/>
    <w:rsid w:val="00124A69"/>
    <w:rsid w:val="00130F29"/>
    <w:rsid w:val="00131E8C"/>
    <w:rsid w:val="00142CDF"/>
    <w:rsid w:val="00143745"/>
    <w:rsid w:val="00152C15"/>
    <w:rsid w:val="00157481"/>
    <w:rsid w:val="001574D9"/>
    <w:rsid w:val="00160156"/>
    <w:rsid w:val="00163515"/>
    <w:rsid w:val="001709F1"/>
    <w:rsid w:val="00177726"/>
    <w:rsid w:val="00180F4E"/>
    <w:rsid w:val="001919CC"/>
    <w:rsid w:val="00191DE4"/>
    <w:rsid w:val="001A2D1E"/>
    <w:rsid w:val="001A38EA"/>
    <w:rsid w:val="001A4EC7"/>
    <w:rsid w:val="001B12C5"/>
    <w:rsid w:val="001B2035"/>
    <w:rsid w:val="001C1453"/>
    <w:rsid w:val="001D076C"/>
    <w:rsid w:val="001D4C66"/>
    <w:rsid w:val="001D7C1B"/>
    <w:rsid w:val="001E0140"/>
    <w:rsid w:val="001E46E6"/>
    <w:rsid w:val="001F1590"/>
    <w:rsid w:val="001F4EA3"/>
    <w:rsid w:val="001F6E3E"/>
    <w:rsid w:val="0020060E"/>
    <w:rsid w:val="002056E7"/>
    <w:rsid w:val="00205A5D"/>
    <w:rsid w:val="00205FFD"/>
    <w:rsid w:val="00214D55"/>
    <w:rsid w:val="002154A9"/>
    <w:rsid w:val="00217068"/>
    <w:rsid w:val="002223BB"/>
    <w:rsid w:val="00224B40"/>
    <w:rsid w:val="0022771B"/>
    <w:rsid w:val="0023188C"/>
    <w:rsid w:val="00232D18"/>
    <w:rsid w:val="00234226"/>
    <w:rsid w:val="002368C8"/>
    <w:rsid w:val="00240FA2"/>
    <w:rsid w:val="00246C32"/>
    <w:rsid w:val="002546E6"/>
    <w:rsid w:val="00255027"/>
    <w:rsid w:val="00255BD4"/>
    <w:rsid w:val="002615AD"/>
    <w:rsid w:val="00263961"/>
    <w:rsid w:val="00264314"/>
    <w:rsid w:val="002677E1"/>
    <w:rsid w:val="00270EF7"/>
    <w:rsid w:val="002710B0"/>
    <w:rsid w:val="002722CA"/>
    <w:rsid w:val="00274427"/>
    <w:rsid w:val="00274E56"/>
    <w:rsid w:val="002812BD"/>
    <w:rsid w:val="00284C43"/>
    <w:rsid w:val="002854AE"/>
    <w:rsid w:val="00290BD3"/>
    <w:rsid w:val="00294E29"/>
    <w:rsid w:val="00294EFD"/>
    <w:rsid w:val="002A1218"/>
    <w:rsid w:val="002A2084"/>
    <w:rsid w:val="002A3523"/>
    <w:rsid w:val="002A4471"/>
    <w:rsid w:val="002A6787"/>
    <w:rsid w:val="002A6BEB"/>
    <w:rsid w:val="002B1F3D"/>
    <w:rsid w:val="002B64F9"/>
    <w:rsid w:val="002C1510"/>
    <w:rsid w:val="002C4B11"/>
    <w:rsid w:val="002C70B0"/>
    <w:rsid w:val="002D3A82"/>
    <w:rsid w:val="002D4DAF"/>
    <w:rsid w:val="002D5146"/>
    <w:rsid w:val="002E0285"/>
    <w:rsid w:val="002E3B61"/>
    <w:rsid w:val="002E451F"/>
    <w:rsid w:val="002E7000"/>
    <w:rsid w:val="0031164D"/>
    <w:rsid w:val="003122C4"/>
    <w:rsid w:val="00313DFC"/>
    <w:rsid w:val="00314847"/>
    <w:rsid w:val="00315828"/>
    <w:rsid w:val="003230D9"/>
    <w:rsid w:val="003232B7"/>
    <w:rsid w:val="00324B21"/>
    <w:rsid w:val="0032614B"/>
    <w:rsid w:val="00327BDF"/>
    <w:rsid w:val="00330079"/>
    <w:rsid w:val="00332A87"/>
    <w:rsid w:val="00333498"/>
    <w:rsid w:val="00343B02"/>
    <w:rsid w:val="00343EA9"/>
    <w:rsid w:val="00344C6C"/>
    <w:rsid w:val="00352F2D"/>
    <w:rsid w:val="00355016"/>
    <w:rsid w:val="00362AF6"/>
    <w:rsid w:val="00366D89"/>
    <w:rsid w:val="0036705E"/>
    <w:rsid w:val="00373A8E"/>
    <w:rsid w:val="00373BE4"/>
    <w:rsid w:val="0038139D"/>
    <w:rsid w:val="003858A8"/>
    <w:rsid w:val="003908E6"/>
    <w:rsid w:val="003968DA"/>
    <w:rsid w:val="003B4956"/>
    <w:rsid w:val="003B7CE8"/>
    <w:rsid w:val="003C5DE5"/>
    <w:rsid w:val="003C70F4"/>
    <w:rsid w:val="003C7E06"/>
    <w:rsid w:val="003D0AF5"/>
    <w:rsid w:val="003D2277"/>
    <w:rsid w:val="003D28C6"/>
    <w:rsid w:val="003D6815"/>
    <w:rsid w:val="003D6D8E"/>
    <w:rsid w:val="003E135E"/>
    <w:rsid w:val="003E1EF6"/>
    <w:rsid w:val="003E3CB3"/>
    <w:rsid w:val="003E541B"/>
    <w:rsid w:val="003F3F2F"/>
    <w:rsid w:val="003F625E"/>
    <w:rsid w:val="00402398"/>
    <w:rsid w:val="004107B3"/>
    <w:rsid w:val="00411622"/>
    <w:rsid w:val="00412F49"/>
    <w:rsid w:val="004149D5"/>
    <w:rsid w:val="00415D1E"/>
    <w:rsid w:val="00421A25"/>
    <w:rsid w:val="00422466"/>
    <w:rsid w:val="004365CC"/>
    <w:rsid w:val="00440A5C"/>
    <w:rsid w:val="00444A9E"/>
    <w:rsid w:val="0044608A"/>
    <w:rsid w:val="00447093"/>
    <w:rsid w:val="004473B3"/>
    <w:rsid w:val="00457BAE"/>
    <w:rsid w:val="004654F5"/>
    <w:rsid w:val="004668EB"/>
    <w:rsid w:val="004671BF"/>
    <w:rsid w:val="00470631"/>
    <w:rsid w:val="00470FFD"/>
    <w:rsid w:val="004757CE"/>
    <w:rsid w:val="004818A9"/>
    <w:rsid w:val="004861EF"/>
    <w:rsid w:val="0049113A"/>
    <w:rsid w:val="004A0272"/>
    <w:rsid w:val="004A0496"/>
    <w:rsid w:val="004A132D"/>
    <w:rsid w:val="004A7971"/>
    <w:rsid w:val="004B6015"/>
    <w:rsid w:val="004B6102"/>
    <w:rsid w:val="004C071B"/>
    <w:rsid w:val="004C691D"/>
    <w:rsid w:val="004C7C3B"/>
    <w:rsid w:val="004D5E63"/>
    <w:rsid w:val="004D7E9F"/>
    <w:rsid w:val="004E06DB"/>
    <w:rsid w:val="004E170D"/>
    <w:rsid w:val="004E3BB5"/>
    <w:rsid w:val="004E5956"/>
    <w:rsid w:val="004E7113"/>
    <w:rsid w:val="00502799"/>
    <w:rsid w:val="00502DC0"/>
    <w:rsid w:val="00506646"/>
    <w:rsid w:val="00511B19"/>
    <w:rsid w:val="0051267C"/>
    <w:rsid w:val="00512CC0"/>
    <w:rsid w:val="00513BC6"/>
    <w:rsid w:val="00514C57"/>
    <w:rsid w:val="005176F8"/>
    <w:rsid w:val="00535AFD"/>
    <w:rsid w:val="00540B1D"/>
    <w:rsid w:val="005412A9"/>
    <w:rsid w:val="005412B3"/>
    <w:rsid w:val="00547FD3"/>
    <w:rsid w:val="00555F8E"/>
    <w:rsid w:val="005564AB"/>
    <w:rsid w:val="00557AF9"/>
    <w:rsid w:val="00560D15"/>
    <w:rsid w:val="00563CBC"/>
    <w:rsid w:val="0056665F"/>
    <w:rsid w:val="00572E30"/>
    <w:rsid w:val="00581D24"/>
    <w:rsid w:val="00593884"/>
    <w:rsid w:val="00593D25"/>
    <w:rsid w:val="005978D2"/>
    <w:rsid w:val="005A0545"/>
    <w:rsid w:val="005A6F55"/>
    <w:rsid w:val="005A7421"/>
    <w:rsid w:val="005B01B5"/>
    <w:rsid w:val="005B5C30"/>
    <w:rsid w:val="005B6618"/>
    <w:rsid w:val="005B6FC9"/>
    <w:rsid w:val="005C22C4"/>
    <w:rsid w:val="005C335F"/>
    <w:rsid w:val="005C5520"/>
    <w:rsid w:val="005D1728"/>
    <w:rsid w:val="005D1907"/>
    <w:rsid w:val="005D2E87"/>
    <w:rsid w:val="005D374E"/>
    <w:rsid w:val="005D4AAE"/>
    <w:rsid w:val="005E42E2"/>
    <w:rsid w:val="005E4A58"/>
    <w:rsid w:val="005F2F18"/>
    <w:rsid w:val="00601B7D"/>
    <w:rsid w:val="00604382"/>
    <w:rsid w:val="00605701"/>
    <w:rsid w:val="00617C44"/>
    <w:rsid w:val="00620512"/>
    <w:rsid w:val="006208E4"/>
    <w:rsid w:val="0062481C"/>
    <w:rsid w:val="0063492B"/>
    <w:rsid w:val="00637D3A"/>
    <w:rsid w:val="006539D5"/>
    <w:rsid w:val="006556BB"/>
    <w:rsid w:val="006646D3"/>
    <w:rsid w:val="00667921"/>
    <w:rsid w:val="00673747"/>
    <w:rsid w:val="00674D5F"/>
    <w:rsid w:val="006913F6"/>
    <w:rsid w:val="006960F0"/>
    <w:rsid w:val="00696ADB"/>
    <w:rsid w:val="00697BBD"/>
    <w:rsid w:val="006A172A"/>
    <w:rsid w:val="006A2CFF"/>
    <w:rsid w:val="006A41E9"/>
    <w:rsid w:val="006A4EEB"/>
    <w:rsid w:val="006A6FE7"/>
    <w:rsid w:val="006B1C8A"/>
    <w:rsid w:val="006B32C1"/>
    <w:rsid w:val="006B66F5"/>
    <w:rsid w:val="006C26CB"/>
    <w:rsid w:val="006D57FB"/>
    <w:rsid w:val="006E1AD6"/>
    <w:rsid w:val="006E69AE"/>
    <w:rsid w:val="006F13BC"/>
    <w:rsid w:val="006F6468"/>
    <w:rsid w:val="00706A6E"/>
    <w:rsid w:val="00707083"/>
    <w:rsid w:val="00713C88"/>
    <w:rsid w:val="00715EB6"/>
    <w:rsid w:val="0072188A"/>
    <w:rsid w:val="00724F03"/>
    <w:rsid w:val="0073040B"/>
    <w:rsid w:val="0073057C"/>
    <w:rsid w:val="0073193A"/>
    <w:rsid w:val="00733A38"/>
    <w:rsid w:val="00735921"/>
    <w:rsid w:val="00740962"/>
    <w:rsid w:val="007414D9"/>
    <w:rsid w:val="00742EE9"/>
    <w:rsid w:val="00752288"/>
    <w:rsid w:val="00752CF5"/>
    <w:rsid w:val="007572B9"/>
    <w:rsid w:val="0076241C"/>
    <w:rsid w:val="00763259"/>
    <w:rsid w:val="007644F0"/>
    <w:rsid w:val="00764C4A"/>
    <w:rsid w:val="00764E52"/>
    <w:rsid w:val="007708E1"/>
    <w:rsid w:val="00770DE9"/>
    <w:rsid w:val="00772DD5"/>
    <w:rsid w:val="007738FB"/>
    <w:rsid w:val="007761D0"/>
    <w:rsid w:val="007816AD"/>
    <w:rsid w:val="00782B11"/>
    <w:rsid w:val="007911F4"/>
    <w:rsid w:val="00792F35"/>
    <w:rsid w:val="0079358C"/>
    <w:rsid w:val="00793DFB"/>
    <w:rsid w:val="007A671E"/>
    <w:rsid w:val="007B4404"/>
    <w:rsid w:val="007C3DE7"/>
    <w:rsid w:val="007D1EDA"/>
    <w:rsid w:val="007E35A3"/>
    <w:rsid w:val="007E57B8"/>
    <w:rsid w:val="00801FCD"/>
    <w:rsid w:val="0080421C"/>
    <w:rsid w:val="00810B89"/>
    <w:rsid w:val="00825BCB"/>
    <w:rsid w:val="00834846"/>
    <w:rsid w:val="00837C99"/>
    <w:rsid w:val="00840F11"/>
    <w:rsid w:val="00841EE3"/>
    <w:rsid w:val="00845FB7"/>
    <w:rsid w:val="00846AD5"/>
    <w:rsid w:val="00851085"/>
    <w:rsid w:val="00856085"/>
    <w:rsid w:val="00856947"/>
    <w:rsid w:val="008575C7"/>
    <w:rsid w:val="0086367D"/>
    <w:rsid w:val="00863AD4"/>
    <w:rsid w:val="00866BBD"/>
    <w:rsid w:val="00866E52"/>
    <w:rsid w:val="00870154"/>
    <w:rsid w:val="008743AC"/>
    <w:rsid w:val="00882E2B"/>
    <w:rsid w:val="00887AB7"/>
    <w:rsid w:val="00887AC1"/>
    <w:rsid w:val="00894C43"/>
    <w:rsid w:val="008A0AAE"/>
    <w:rsid w:val="008A31B6"/>
    <w:rsid w:val="008A4D7A"/>
    <w:rsid w:val="008A5AE7"/>
    <w:rsid w:val="008A61AB"/>
    <w:rsid w:val="008A666C"/>
    <w:rsid w:val="008B1B93"/>
    <w:rsid w:val="008B756F"/>
    <w:rsid w:val="008C2F8B"/>
    <w:rsid w:val="008D7B2E"/>
    <w:rsid w:val="008F4146"/>
    <w:rsid w:val="008F5839"/>
    <w:rsid w:val="008F6456"/>
    <w:rsid w:val="0090177F"/>
    <w:rsid w:val="00907DB6"/>
    <w:rsid w:val="00911D40"/>
    <w:rsid w:val="00922772"/>
    <w:rsid w:val="00930D29"/>
    <w:rsid w:val="00931B1E"/>
    <w:rsid w:val="009330A5"/>
    <w:rsid w:val="009370B8"/>
    <w:rsid w:val="00940F85"/>
    <w:rsid w:val="0094121D"/>
    <w:rsid w:val="009428DC"/>
    <w:rsid w:val="0094340C"/>
    <w:rsid w:val="00943704"/>
    <w:rsid w:val="00944302"/>
    <w:rsid w:val="009458DC"/>
    <w:rsid w:val="00946524"/>
    <w:rsid w:val="0095215A"/>
    <w:rsid w:val="0095312D"/>
    <w:rsid w:val="00953F18"/>
    <w:rsid w:val="00957CBD"/>
    <w:rsid w:val="00957E52"/>
    <w:rsid w:val="0096229E"/>
    <w:rsid w:val="00963ADB"/>
    <w:rsid w:val="00966D9D"/>
    <w:rsid w:val="00967139"/>
    <w:rsid w:val="009756CF"/>
    <w:rsid w:val="00975E92"/>
    <w:rsid w:val="00976CA2"/>
    <w:rsid w:val="009777B0"/>
    <w:rsid w:val="00981CDA"/>
    <w:rsid w:val="00983F63"/>
    <w:rsid w:val="00990B3C"/>
    <w:rsid w:val="009922A0"/>
    <w:rsid w:val="00992463"/>
    <w:rsid w:val="00992C54"/>
    <w:rsid w:val="009A132A"/>
    <w:rsid w:val="009A2421"/>
    <w:rsid w:val="009A3747"/>
    <w:rsid w:val="009A69E5"/>
    <w:rsid w:val="009A7184"/>
    <w:rsid w:val="009B0788"/>
    <w:rsid w:val="009B48B5"/>
    <w:rsid w:val="009B648A"/>
    <w:rsid w:val="009C205B"/>
    <w:rsid w:val="009C534C"/>
    <w:rsid w:val="009D234E"/>
    <w:rsid w:val="009D2480"/>
    <w:rsid w:val="009D7A4B"/>
    <w:rsid w:val="009D7DF0"/>
    <w:rsid w:val="009E1A82"/>
    <w:rsid w:val="009E2B53"/>
    <w:rsid w:val="009E69E2"/>
    <w:rsid w:val="009F297F"/>
    <w:rsid w:val="009F3A4B"/>
    <w:rsid w:val="009F4716"/>
    <w:rsid w:val="009F5C88"/>
    <w:rsid w:val="009F70B0"/>
    <w:rsid w:val="009F794B"/>
    <w:rsid w:val="00A04A3C"/>
    <w:rsid w:val="00A166A5"/>
    <w:rsid w:val="00A16D42"/>
    <w:rsid w:val="00A21190"/>
    <w:rsid w:val="00A216BB"/>
    <w:rsid w:val="00A2512B"/>
    <w:rsid w:val="00A26FC7"/>
    <w:rsid w:val="00A320A2"/>
    <w:rsid w:val="00A324F3"/>
    <w:rsid w:val="00A345EB"/>
    <w:rsid w:val="00A37F9C"/>
    <w:rsid w:val="00A4126A"/>
    <w:rsid w:val="00A50A7A"/>
    <w:rsid w:val="00A542E6"/>
    <w:rsid w:val="00A56C50"/>
    <w:rsid w:val="00A60BF9"/>
    <w:rsid w:val="00A62907"/>
    <w:rsid w:val="00A67EA6"/>
    <w:rsid w:val="00A72F91"/>
    <w:rsid w:val="00A838F4"/>
    <w:rsid w:val="00A839F9"/>
    <w:rsid w:val="00A8547E"/>
    <w:rsid w:val="00A86927"/>
    <w:rsid w:val="00A87FBC"/>
    <w:rsid w:val="00A91A85"/>
    <w:rsid w:val="00A94AC0"/>
    <w:rsid w:val="00A954F9"/>
    <w:rsid w:val="00AA3019"/>
    <w:rsid w:val="00AA55D9"/>
    <w:rsid w:val="00AA6D7F"/>
    <w:rsid w:val="00AB0137"/>
    <w:rsid w:val="00AB5914"/>
    <w:rsid w:val="00AB59D9"/>
    <w:rsid w:val="00AB6038"/>
    <w:rsid w:val="00AC07FC"/>
    <w:rsid w:val="00AC0EDF"/>
    <w:rsid w:val="00AC7361"/>
    <w:rsid w:val="00AC7E4A"/>
    <w:rsid w:val="00AD2366"/>
    <w:rsid w:val="00AE2DFD"/>
    <w:rsid w:val="00AE59E2"/>
    <w:rsid w:val="00AF3624"/>
    <w:rsid w:val="00AF4D7F"/>
    <w:rsid w:val="00B014E4"/>
    <w:rsid w:val="00B03F55"/>
    <w:rsid w:val="00B04299"/>
    <w:rsid w:val="00B04F42"/>
    <w:rsid w:val="00B139FB"/>
    <w:rsid w:val="00B1521E"/>
    <w:rsid w:val="00B168DA"/>
    <w:rsid w:val="00B21062"/>
    <w:rsid w:val="00B2167C"/>
    <w:rsid w:val="00B256E4"/>
    <w:rsid w:val="00B36C08"/>
    <w:rsid w:val="00B36F5C"/>
    <w:rsid w:val="00B372BC"/>
    <w:rsid w:val="00B37D5D"/>
    <w:rsid w:val="00B45CB5"/>
    <w:rsid w:val="00B4727E"/>
    <w:rsid w:val="00B478DC"/>
    <w:rsid w:val="00B510EC"/>
    <w:rsid w:val="00B52030"/>
    <w:rsid w:val="00B529E2"/>
    <w:rsid w:val="00B545EF"/>
    <w:rsid w:val="00B54B42"/>
    <w:rsid w:val="00B63504"/>
    <w:rsid w:val="00B63885"/>
    <w:rsid w:val="00B6735F"/>
    <w:rsid w:val="00B705FD"/>
    <w:rsid w:val="00B724A1"/>
    <w:rsid w:val="00B7307A"/>
    <w:rsid w:val="00B740FE"/>
    <w:rsid w:val="00B7488E"/>
    <w:rsid w:val="00B77907"/>
    <w:rsid w:val="00B8738D"/>
    <w:rsid w:val="00B95043"/>
    <w:rsid w:val="00BA1040"/>
    <w:rsid w:val="00BA2323"/>
    <w:rsid w:val="00BA32F3"/>
    <w:rsid w:val="00BA5197"/>
    <w:rsid w:val="00BB022D"/>
    <w:rsid w:val="00BB17DA"/>
    <w:rsid w:val="00BB3A96"/>
    <w:rsid w:val="00BB611D"/>
    <w:rsid w:val="00BC02AA"/>
    <w:rsid w:val="00BC1E3A"/>
    <w:rsid w:val="00BD159F"/>
    <w:rsid w:val="00BD186E"/>
    <w:rsid w:val="00BD7F1F"/>
    <w:rsid w:val="00BE4D90"/>
    <w:rsid w:val="00BE7CC1"/>
    <w:rsid w:val="00BF1DF4"/>
    <w:rsid w:val="00BF53AE"/>
    <w:rsid w:val="00C03952"/>
    <w:rsid w:val="00C0434E"/>
    <w:rsid w:val="00C078AC"/>
    <w:rsid w:val="00C1131D"/>
    <w:rsid w:val="00C11C66"/>
    <w:rsid w:val="00C13181"/>
    <w:rsid w:val="00C166EA"/>
    <w:rsid w:val="00C17E61"/>
    <w:rsid w:val="00C23F54"/>
    <w:rsid w:val="00C2489F"/>
    <w:rsid w:val="00C24D9F"/>
    <w:rsid w:val="00C32195"/>
    <w:rsid w:val="00C32BB8"/>
    <w:rsid w:val="00C3495F"/>
    <w:rsid w:val="00C35E5C"/>
    <w:rsid w:val="00C634F5"/>
    <w:rsid w:val="00C7287D"/>
    <w:rsid w:val="00C74C84"/>
    <w:rsid w:val="00C800ED"/>
    <w:rsid w:val="00C836A8"/>
    <w:rsid w:val="00C8386C"/>
    <w:rsid w:val="00C83CF9"/>
    <w:rsid w:val="00C84D24"/>
    <w:rsid w:val="00C85C07"/>
    <w:rsid w:val="00C87B23"/>
    <w:rsid w:val="00C925F8"/>
    <w:rsid w:val="00C9374A"/>
    <w:rsid w:val="00C945BA"/>
    <w:rsid w:val="00C94609"/>
    <w:rsid w:val="00CA0548"/>
    <w:rsid w:val="00CA0AEB"/>
    <w:rsid w:val="00CA47F0"/>
    <w:rsid w:val="00CA6B15"/>
    <w:rsid w:val="00CB08AE"/>
    <w:rsid w:val="00CB0C59"/>
    <w:rsid w:val="00CB1360"/>
    <w:rsid w:val="00CB2B2A"/>
    <w:rsid w:val="00CB63D2"/>
    <w:rsid w:val="00CB7ED2"/>
    <w:rsid w:val="00CC03F4"/>
    <w:rsid w:val="00CC2AAD"/>
    <w:rsid w:val="00CE3E5C"/>
    <w:rsid w:val="00CE4D68"/>
    <w:rsid w:val="00CF12F2"/>
    <w:rsid w:val="00CF20BE"/>
    <w:rsid w:val="00CF31B4"/>
    <w:rsid w:val="00CF47D9"/>
    <w:rsid w:val="00CF4922"/>
    <w:rsid w:val="00CF4D70"/>
    <w:rsid w:val="00D04E24"/>
    <w:rsid w:val="00D04FC4"/>
    <w:rsid w:val="00D13BA5"/>
    <w:rsid w:val="00D144FE"/>
    <w:rsid w:val="00D1471B"/>
    <w:rsid w:val="00D16621"/>
    <w:rsid w:val="00D16C51"/>
    <w:rsid w:val="00D201E5"/>
    <w:rsid w:val="00D20574"/>
    <w:rsid w:val="00D21D16"/>
    <w:rsid w:val="00D23B32"/>
    <w:rsid w:val="00D2434C"/>
    <w:rsid w:val="00D27AAB"/>
    <w:rsid w:val="00D330EB"/>
    <w:rsid w:val="00D33B92"/>
    <w:rsid w:val="00D34694"/>
    <w:rsid w:val="00D368D2"/>
    <w:rsid w:val="00D41483"/>
    <w:rsid w:val="00D50B93"/>
    <w:rsid w:val="00D54D0C"/>
    <w:rsid w:val="00D55975"/>
    <w:rsid w:val="00D56819"/>
    <w:rsid w:val="00D6303D"/>
    <w:rsid w:val="00D63CFE"/>
    <w:rsid w:val="00D7011C"/>
    <w:rsid w:val="00D84A78"/>
    <w:rsid w:val="00D90259"/>
    <w:rsid w:val="00D902AA"/>
    <w:rsid w:val="00D91807"/>
    <w:rsid w:val="00D948F4"/>
    <w:rsid w:val="00D973E8"/>
    <w:rsid w:val="00D97B2A"/>
    <w:rsid w:val="00DA1F30"/>
    <w:rsid w:val="00DA3960"/>
    <w:rsid w:val="00DB7D08"/>
    <w:rsid w:val="00DC37CC"/>
    <w:rsid w:val="00DC7A9F"/>
    <w:rsid w:val="00DC7AF6"/>
    <w:rsid w:val="00DD1282"/>
    <w:rsid w:val="00DD2008"/>
    <w:rsid w:val="00DD35D1"/>
    <w:rsid w:val="00DD541B"/>
    <w:rsid w:val="00DD64F5"/>
    <w:rsid w:val="00DE17F5"/>
    <w:rsid w:val="00DE2963"/>
    <w:rsid w:val="00DE547E"/>
    <w:rsid w:val="00DF267F"/>
    <w:rsid w:val="00DF27F1"/>
    <w:rsid w:val="00DF4A41"/>
    <w:rsid w:val="00DF5487"/>
    <w:rsid w:val="00E00BF3"/>
    <w:rsid w:val="00E040BA"/>
    <w:rsid w:val="00E04737"/>
    <w:rsid w:val="00E04975"/>
    <w:rsid w:val="00E05D1A"/>
    <w:rsid w:val="00E0713F"/>
    <w:rsid w:val="00E07969"/>
    <w:rsid w:val="00E104B7"/>
    <w:rsid w:val="00E13A06"/>
    <w:rsid w:val="00E14441"/>
    <w:rsid w:val="00E17BFD"/>
    <w:rsid w:val="00E215C2"/>
    <w:rsid w:val="00E2281D"/>
    <w:rsid w:val="00E3486C"/>
    <w:rsid w:val="00E35FF0"/>
    <w:rsid w:val="00E36C35"/>
    <w:rsid w:val="00E37EA4"/>
    <w:rsid w:val="00E41FCD"/>
    <w:rsid w:val="00E42640"/>
    <w:rsid w:val="00E477DE"/>
    <w:rsid w:val="00E51211"/>
    <w:rsid w:val="00E52967"/>
    <w:rsid w:val="00E53D0E"/>
    <w:rsid w:val="00E566EB"/>
    <w:rsid w:val="00E60C14"/>
    <w:rsid w:val="00E60D98"/>
    <w:rsid w:val="00E633B0"/>
    <w:rsid w:val="00E70CFD"/>
    <w:rsid w:val="00E71CF0"/>
    <w:rsid w:val="00E73108"/>
    <w:rsid w:val="00E736B3"/>
    <w:rsid w:val="00E73CDD"/>
    <w:rsid w:val="00E85AF7"/>
    <w:rsid w:val="00E9199F"/>
    <w:rsid w:val="00E9264B"/>
    <w:rsid w:val="00E9357B"/>
    <w:rsid w:val="00EA2937"/>
    <w:rsid w:val="00EA5734"/>
    <w:rsid w:val="00EB27E1"/>
    <w:rsid w:val="00EB55A9"/>
    <w:rsid w:val="00EC302D"/>
    <w:rsid w:val="00EC3374"/>
    <w:rsid w:val="00EC6DB6"/>
    <w:rsid w:val="00ED2235"/>
    <w:rsid w:val="00ED35C1"/>
    <w:rsid w:val="00EE4C18"/>
    <w:rsid w:val="00EE715D"/>
    <w:rsid w:val="00EF59AC"/>
    <w:rsid w:val="00F039DD"/>
    <w:rsid w:val="00F06054"/>
    <w:rsid w:val="00F06548"/>
    <w:rsid w:val="00F06905"/>
    <w:rsid w:val="00F1284D"/>
    <w:rsid w:val="00F134DD"/>
    <w:rsid w:val="00F16948"/>
    <w:rsid w:val="00F172A1"/>
    <w:rsid w:val="00F175F5"/>
    <w:rsid w:val="00F17686"/>
    <w:rsid w:val="00F201EA"/>
    <w:rsid w:val="00F21774"/>
    <w:rsid w:val="00F27CFE"/>
    <w:rsid w:val="00F32A63"/>
    <w:rsid w:val="00F32DFF"/>
    <w:rsid w:val="00F34564"/>
    <w:rsid w:val="00F36BBC"/>
    <w:rsid w:val="00F379AC"/>
    <w:rsid w:val="00F40AE3"/>
    <w:rsid w:val="00F444CE"/>
    <w:rsid w:val="00F60D00"/>
    <w:rsid w:val="00F611EB"/>
    <w:rsid w:val="00F71153"/>
    <w:rsid w:val="00F73FFA"/>
    <w:rsid w:val="00F74358"/>
    <w:rsid w:val="00F7790A"/>
    <w:rsid w:val="00F8045C"/>
    <w:rsid w:val="00F8106D"/>
    <w:rsid w:val="00F848DD"/>
    <w:rsid w:val="00F919BD"/>
    <w:rsid w:val="00F9441F"/>
    <w:rsid w:val="00F94640"/>
    <w:rsid w:val="00F953E9"/>
    <w:rsid w:val="00FA3195"/>
    <w:rsid w:val="00FA733D"/>
    <w:rsid w:val="00FB46F0"/>
    <w:rsid w:val="00FB5818"/>
    <w:rsid w:val="00FC2D34"/>
    <w:rsid w:val="00FC55AB"/>
    <w:rsid w:val="00FC5E70"/>
    <w:rsid w:val="00FD4598"/>
    <w:rsid w:val="00FE0440"/>
    <w:rsid w:val="00FF057D"/>
    <w:rsid w:val="00FF0961"/>
    <w:rsid w:val="00FF5827"/>
    <w:rsid w:val="00FF6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06"/>
    <o:shapelayout v:ext="edit">
      <o:idmap v:ext="edit" data="1"/>
    </o:shapelayout>
  </w:shapeDefaults>
  <w:decimalSymbol w:val=","/>
  <w:listSeparator w:val=";"/>
  <w15:docId w15:val="{B2686F66-5013-4DCA-BA8C-7EB25DE6E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0AF5"/>
  </w:style>
  <w:style w:type="paragraph" w:styleId="1">
    <w:name w:val="heading 1"/>
    <w:basedOn w:val="a"/>
    <w:next w:val="a"/>
    <w:qFormat/>
    <w:rsid w:val="003D0AF5"/>
    <w:pPr>
      <w:keepNext/>
      <w:jc w:val="center"/>
      <w:outlineLvl w:val="0"/>
    </w:pPr>
    <w:rPr>
      <w:b/>
      <w:iCs/>
      <w:sz w:val="28"/>
      <w:szCs w:val="28"/>
    </w:rPr>
  </w:style>
  <w:style w:type="paragraph" w:styleId="2">
    <w:name w:val="heading 2"/>
    <w:basedOn w:val="a"/>
    <w:next w:val="a"/>
    <w:qFormat/>
    <w:rsid w:val="003D0AF5"/>
    <w:pPr>
      <w:keepNext/>
      <w:outlineLvl w:val="1"/>
    </w:pPr>
    <w:rPr>
      <w:sz w:val="28"/>
    </w:rPr>
  </w:style>
  <w:style w:type="paragraph" w:styleId="3">
    <w:name w:val="heading 3"/>
    <w:basedOn w:val="a"/>
    <w:next w:val="a"/>
    <w:qFormat/>
    <w:rsid w:val="003D0AF5"/>
    <w:pPr>
      <w:keepNext/>
      <w:autoSpaceDE w:val="0"/>
      <w:autoSpaceDN w:val="0"/>
      <w:spacing w:before="120"/>
      <w:jc w:val="center"/>
      <w:outlineLvl w:val="2"/>
    </w:pPr>
    <w:rPr>
      <w:rFonts w:eastAsia="Arial Unicode MS"/>
      <w:b/>
      <w:bCs/>
      <w:sz w:val="40"/>
      <w:szCs w:val="40"/>
    </w:rPr>
  </w:style>
  <w:style w:type="paragraph" w:styleId="4">
    <w:name w:val="heading 4"/>
    <w:basedOn w:val="a"/>
    <w:next w:val="a"/>
    <w:qFormat/>
    <w:rsid w:val="003D0AF5"/>
    <w:pPr>
      <w:keepNext/>
      <w:ind w:left="1440" w:firstLine="720"/>
      <w:outlineLvl w:val="3"/>
    </w:pPr>
    <w:rPr>
      <w:b/>
      <w:bCs/>
      <w:sz w:val="24"/>
    </w:rPr>
  </w:style>
  <w:style w:type="paragraph" w:styleId="5">
    <w:name w:val="heading 5"/>
    <w:basedOn w:val="a"/>
    <w:next w:val="a"/>
    <w:qFormat/>
    <w:rsid w:val="003D0AF5"/>
    <w:pPr>
      <w:keepNext/>
      <w:jc w:val="center"/>
      <w:outlineLvl w:val="4"/>
    </w:pPr>
    <w:rPr>
      <w:b/>
      <w:bCs/>
      <w:sz w:val="28"/>
    </w:rPr>
  </w:style>
  <w:style w:type="paragraph" w:styleId="6">
    <w:name w:val="heading 6"/>
    <w:basedOn w:val="a"/>
    <w:next w:val="a"/>
    <w:qFormat/>
    <w:rsid w:val="003D0AF5"/>
    <w:pPr>
      <w:keepNext/>
      <w:tabs>
        <w:tab w:val="num" w:pos="426"/>
      </w:tabs>
      <w:ind w:left="567" w:hanging="720"/>
      <w:outlineLvl w:val="5"/>
    </w:pPr>
    <w:rPr>
      <w:sz w:val="28"/>
    </w:rPr>
  </w:style>
  <w:style w:type="paragraph" w:styleId="7">
    <w:name w:val="heading 7"/>
    <w:basedOn w:val="a"/>
    <w:next w:val="a"/>
    <w:qFormat/>
    <w:rsid w:val="003D0AF5"/>
    <w:pPr>
      <w:keepNext/>
      <w:jc w:val="center"/>
      <w:outlineLvl w:val="6"/>
    </w:pPr>
    <w:rPr>
      <w:sz w:val="34"/>
    </w:rPr>
  </w:style>
  <w:style w:type="paragraph" w:styleId="8">
    <w:name w:val="heading 8"/>
    <w:basedOn w:val="a"/>
    <w:next w:val="a"/>
    <w:qFormat/>
    <w:rsid w:val="003D0AF5"/>
    <w:pPr>
      <w:keepNext/>
      <w:jc w:val="center"/>
      <w:outlineLvl w:val="7"/>
    </w:pPr>
    <w:rPr>
      <w:sz w:val="28"/>
    </w:rPr>
  </w:style>
  <w:style w:type="paragraph" w:styleId="9">
    <w:name w:val="heading 9"/>
    <w:basedOn w:val="a"/>
    <w:next w:val="a"/>
    <w:qFormat/>
    <w:rsid w:val="003D0AF5"/>
    <w:pPr>
      <w:keepNext/>
      <w:ind w:left="6480" w:firstLine="720"/>
      <w:outlineLvl w:val="8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3D0AF5"/>
    <w:pPr>
      <w:jc w:val="center"/>
    </w:pPr>
    <w:rPr>
      <w:sz w:val="28"/>
    </w:rPr>
  </w:style>
  <w:style w:type="paragraph" w:styleId="a4">
    <w:name w:val="Body Text"/>
    <w:basedOn w:val="a"/>
    <w:rsid w:val="003D0AF5"/>
    <w:pPr>
      <w:jc w:val="both"/>
    </w:pPr>
    <w:rPr>
      <w:sz w:val="28"/>
    </w:rPr>
  </w:style>
  <w:style w:type="paragraph" w:styleId="30">
    <w:name w:val="Body Text Indent 3"/>
    <w:basedOn w:val="a"/>
    <w:rsid w:val="003D0AF5"/>
    <w:pPr>
      <w:ind w:firstLine="709"/>
      <w:jc w:val="both"/>
    </w:pPr>
    <w:rPr>
      <w:sz w:val="24"/>
    </w:rPr>
  </w:style>
  <w:style w:type="paragraph" w:customStyle="1" w:styleId="ConsPlusNormal">
    <w:name w:val="ConsPlusNormal"/>
    <w:rsid w:val="003D0AF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3D0AF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0">
    <w:name w:val="Body Text 2"/>
    <w:basedOn w:val="a"/>
    <w:rsid w:val="003D0AF5"/>
    <w:pPr>
      <w:jc w:val="both"/>
    </w:pPr>
    <w:rPr>
      <w:sz w:val="24"/>
      <w:szCs w:val="24"/>
    </w:rPr>
  </w:style>
  <w:style w:type="paragraph" w:styleId="a5">
    <w:name w:val="Body Text Indent"/>
    <w:basedOn w:val="a"/>
    <w:rsid w:val="003D0AF5"/>
    <w:pPr>
      <w:ind w:firstLine="709"/>
      <w:jc w:val="both"/>
    </w:pPr>
    <w:rPr>
      <w:sz w:val="25"/>
      <w:szCs w:val="24"/>
    </w:rPr>
  </w:style>
  <w:style w:type="paragraph" w:styleId="31">
    <w:name w:val="Body Text 3"/>
    <w:basedOn w:val="a"/>
    <w:rsid w:val="003D0AF5"/>
    <w:pPr>
      <w:jc w:val="center"/>
    </w:pPr>
    <w:rPr>
      <w:sz w:val="24"/>
      <w:szCs w:val="24"/>
    </w:rPr>
  </w:style>
  <w:style w:type="character" w:styleId="a6">
    <w:name w:val="Hyperlink"/>
    <w:rsid w:val="003D0AF5"/>
    <w:rPr>
      <w:color w:val="0000FF"/>
      <w:u w:val="single"/>
    </w:rPr>
  </w:style>
  <w:style w:type="paragraph" w:styleId="21">
    <w:name w:val="Body Text Indent 2"/>
    <w:basedOn w:val="a"/>
    <w:rsid w:val="003D0AF5"/>
    <w:pPr>
      <w:ind w:left="2835" w:hanging="2835"/>
      <w:jc w:val="both"/>
    </w:pPr>
    <w:rPr>
      <w:sz w:val="28"/>
      <w:szCs w:val="28"/>
    </w:rPr>
  </w:style>
  <w:style w:type="paragraph" w:styleId="a7">
    <w:name w:val="header"/>
    <w:basedOn w:val="a"/>
    <w:rsid w:val="003D0AF5"/>
    <w:pPr>
      <w:tabs>
        <w:tab w:val="center" w:pos="4536"/>
        <w:tab w:val="right" w:pos="9072"/>
      </w:tabs>
    </w:pPr>
  </w:style>
  <w:style w:type="paragraph" w:customStyle="1" w:styleId="a8">
    <w:name w:val="Подпись к Приложению"/>
    <w:basedOn w:val="a"/>
    <w:rsid w:val="003D0AF5"/>
    <w:pPr>
      <w:spacing w:before="80"/>
      <w:jc w:val="center"/>
    </w:pPr>
    <w:rPr>
      <w:b/>
    </w:rPr>
  </w:style>
  <w:style w:type="paragraph" w:customStyle="1" w:styleId="ConsNormal">
    <w:name w:val="ConsNormal"/>
    <w:rsid w:val="003D0AF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6"/>
      <w:szCs w:val="16"/>
    </w:rPr>
  </w:style>
  <w:style w:type="paragraph" w:customStyle="1" w:styleId="ConsCell">
    <w:name w:val="ConsCell"/>
    <w:rsid w:val="003D0AF5"/>
    <w:pPr>
      <w:widowControl w:val="0"/>
      <w:autoSpaceDE w:val="0"/>
      <w:autoSpaceDN w:val="0"/>
      <w:adjustRightInd w:val="0"/>
    </w:pPr>
    <w:rPr>
      <w:rFonts w:ascii="Arial" w:hAnsi="Arial" w:cs="Arial"/>
      <w:sz w:val="16"/>
      <w:szCs w:val="16"/>
    </w:rPr>
  </w:style>
  <w:style w:type="paragraph" w:customStyle="1" w:styleId="ConsNonformat">
    <w:name w:val="ConsNonformat"/>
    <w:rsid w:val="003D0AF5"/>
    <w:pPr>
      <w:widowControl w:val="0"/>
      <w:autoSpaceDE w:val="0"/>
      <w:autoSpaceDN w:val="0"/>
      <w:adjustRightInd w:val="0"/>
    </w:pPr>
    <w:rPr>
      <w:rFonts w:ascii="Courier New" w:hAnsi="Courier New" w:cs="Courier New"/>
      <w:sz w:val="16"/>
      <w:szCs w:val="16"/>
    </w:rPr>
  </w:style>
  <w:style w:type="character" w:styleId="a9">
    <w:name w:val="page number"/>
    <w:basedOn w:val="a0"/>
    <w:rsid w:val="003D0AF5"/>
  </w:style>
  <w:style w:type="paragraph" w:styleId="aa">
    <w:name w:val="footer"/>
    <w:basedOn w:val="a"/>
    <w:rsid w:val="003D0AF5"/>
    <w:pPr>
      <w:tabs>
        <w:tab w:val="center" w:pos="4677"/>
        <w:tab w:val="right" w:pos="9355"/>
      </w:tabs>
    </w:pPr>
  </w:style>
  <w:style w:type="character" w:styleId="ab">
    <w:name w:val="FollowedHyperlink"/>
    <w:rsid w:val="003D0AF5"/>
    <w:rPr>
      <w:color w:val="800080"/>
      <w:u w:val="single"/>
    </w:rPr>
  </w:style>
  <w:style w:type="paragraph" w:styleId="10">
    <w:name w:val="toc 1"/>
    <w:basedOn w:val="a"/>
    <w:next w:val="a"/>
    <w:autoRedefine/>
    <w:semiHidden/>
    <w:rsid w:val="004A0496"/>
  </w:style>
  <w:style w:type="paragraph" w:styleId="22">
    <w:name w:val="toc 2"/>
    <w:basedOn w:val="a"/>
    <w:next w:val="a"/>
    <w:autoRedefine/>
    <w:semiHidden/>
    <w:rsid w:val="004A0496"/>
    <w:pPr>
      <w:ind w:left="200"/>
    </w:pPr>
  </w:style>
  <w:style w:type="paragraph" w:styleId="32">
    <w:name w:val="toc 3"/>
    <w:basedOn w:val="a"/>
    <w:next w:val="a"/>
    <w:autoRedefine/>
    <w:semiHidden/>
    <w:rsid w:val="004A0496"/>
    <w:pPr>
      <w:ind w:left="400"/>
    </w:pPr>
  </w:style>
  <w:style w:type="character" w:customStyle="1" w:styleId="40">
    <w:name w:val="Основной текст (4)_"/>
    <w:link w:val="41"/>
    <w:rsid w:val="00B03F55"/>
    <w:rPr>
      <w:b/>
      <w:bCs/>
      <w:i/>
      <w:iCs/>
      <w:sz w:val="27"/>
      <w:szCs w:val="27"/>
      <w:shd w:val="clear" w:color="auto" w:fill="FFFFFF"/>
      <w:lang w:bidi="ar-SA"/>
    </w:rPr>
  </w:style>
  <w:style w:type="paragraph" w:customStyle="1" w:styleId="41">
    <w:name w:val="Основной текст (4)"/>
    <w:basedOn w:val="a"/>
    <w:link w:val="40"/>
    <w:rsid w:val="00B03F55"/>
    <w:pPr>
      <w:widowControl w:val="0"/>
      <w:shd w:val="clear" w:color="auto" w:fill="FFFFFF"/>
      <w:spacing w:after="720" w:line="326" w:lineRule="exact"/>
      <w:jc w:val="both"/>
    </w:pPr>
    <w:rPr>
      <w:b/>
      <w:bCs/>
      <w:i/>
      <w:iCs/>
      <w:sz w:val="27"/>
      <w:szCs w:val="27"/>
      <w:shd w:val="clear" w:color="auto" w:fill="FFFFFF"/>
    </w:rPr>
  </w:style>
  <w:style w:type="table" w:styleId="ac">
    <w:name w:val="Table Grid"/>
    <w:basedOn w:val="a1"/>
    <w:rsid w:val="00373B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rmal (Web)"/>
    <w:basedOn w:val="a"/>
    <w:rsid w:val="004B6102"/>
    <w:pPr>
      <w:spacing w:before="100" w:beforeAutospacing="1" w:after="100" w:afterAutospacing="1"/>
    </w:pPr>
    <w:rPr>
      <w:sz w:val="24"/>
      <w:szCs w:val="24"/>
    </w:rPr>
  </w:style>
  <w:style w:type="paragraph" w:styleId="ae">
    <w:name w:val="endnote text"/>
    <w:basedOn w:val="a"/>
    <w:link w:val="af"/>
    <w:rsid w:val="002A2084"/>
  </w:style>
  <w:style w:type="character" w:customStyle="1" w:styleId="af">
    <w:name w:val="Текст концевой сноски Знак"/>
    <w:basedOn w:val="a0"/>
    <w:link w:val="ae"/>
    <w:rsid w:val="002A2084"/>
  </w:style>
  <w:style w:type="character" w:styleId="af0">
    <w:name w:val="endnote reference"/>
    <w:rsid w:val="002A2084"/>
    <w:rPr>
      <w:vertAlign w:val="superscript"/>
    </w:rPr>
  </w:style>
  <w:style w:type="character" w:customStyle="1" w:styleId="af1">
    <w:name w:val="Цветовое выделение"/>
    <w:rsid w:val="006A2CFF"/>
    <w:rPr>
      <w:b/>
      <w:bCs/>
      <w:color w:val="26282F"/>
      <w:sz w:val="26"/>
      <w:szCs w:val="26"/>
    </w:rPr>
  </w:style>
  <w:style w:type="paragraph" w:customStyle="1" w:styleId="23">
    <w:name w:val="Знак2"/>
    <w:basedOn w:val="a"/>
    <w:rsid w:val="00F16948"/>
    <w:pPr>
      <w:spacing w:after="160" w:line="240" w:lineRule="exact"/>
    </w:pPr>
    <w:rPr>
      <w:rFonts w:ascii="Arial" w:hAnsi="Arial" w:cs="Arial"/>
      <w:lang w:val="en-US" w:eastAsia="en-US"/>
    </w:rPr>
  </w:style>
  <w:style w:type="paragraph" w:customStyle="1" w:styleId="24">
    <w:name w:val="Знак2"/>
    <w:basedOn w:val="a"/>
    <w:rsid w:val="00887AB7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f2">
    <w:name w:val="Balloon Text"/>
    <w:basedOn w:val="a"/>
    <w:link w:val="af3"/>
    <w:rsid w:val="00A345EB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rsid w:val="00A345E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397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2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T_NEW1\rasp_glava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rasp_glava</Template>
  <TotalTime>5</TotalTime>
  <Pages>1</Pages>
  <Words>227</Words>
  <Characters>1295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</vt:lpstr>
    </vt:vector>
  </TitlesOfParts>
  <Company>Administratia</Company>
  <LinksUpToDate>false</LinksUpToDate>
  <CharactersWithSpaces>1519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</dc:title>
  <dc:subject/>
  <dc:creator>asv</dc:creator>
  <cp:keywords/>
  <dc:description/>
  <cp:lastModifiedBy>Галанова</cp:lastModifiedBy>
  <cp:revision>5</cp:revision>
  <cp:lastPrinted>2015-12-28T08:32:00Z</cp:lastPrinted>
  <dcterms:created xsi:type="dcterms:W3CDTF">2015-12-28T08:32:00Z</dcterms:created>
  <dcterms:modified xsi:type="dcterms:W3CDTF">2015-12-28T11:31:00Z</dcterms:modified>
</cp:coreProperties>
</file>